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7911592F"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0E7FAD">
        <w:t>6</w:t>
      </w:r>
      <w:r w:rsidRPr="00CE0424">
        <w:tab/>
      </w:r>
      <w:r w:rsidR="006F767D" w:rsidRPr="006F767D">
        <w:rPr>
          <w:sz w:val="32"/>
          <w:szCs w:val="32"/>
        </w:rPr>
        <w:t>R2-1906002</w:t>
      </w:r>
    </w:p>
    <w:p w14:paraId="7DB6566F" w14:textId="679DBBB8" w:rsidR="002851E6" w:rsidRDefault="000E7FAD" w:rsidP="002851E6">
      <w:pPr>
        <w:pStyle w:val="3GPPHeader"/>
      </w:pPr>
      <w:bookmarkStart w:id="0" w:name="_Hlk532304374"/>
      <w:r w:rsidRPr="001F4B41">
        <w:t>Reno, USA, 13 - 17 May 2019</w:t>
      </w:r>
      <w:r w:rsidR="002B7E93">
        <w:tab/>
      </w:r>
    </w:p>
    <w:bookmarkEnd w:id="0"/>
    <w:p w14:paraId="7BCAEB46" w14:textId="77777777" w:rsidR="00E633B6" w:rsidRPr="00CE0424" w:rsidRDefault="00E633B6" w:rsidP="002851E6">
      <w:pPr>
        <w:pStyle w:val="3GPPHeader"/>
      </w:pPr>
    </w:p>
    <w:p w14:paraId="571EEBB1" w14:textId="37E008C0" w:rsidR="002851E6" w:rsidRPr="00EA3509" w:rsidRDefault="002851E6" w:rsidP="002851E6">
      <w:pPr>
        <w:pStyle w:val="3GPPHeader"/>
        <w:rPr>
          <w:sz w:val="22"/>
          <w:lang w:val="en-US"/>
        </w:rPr>
      </w:pPr>
      <w:r w:rsidRPr="00EA3509">
        <w:rPr>
          <w:sz w:val="22"/>
          <w:lang w:val="en-US"/>
        </w:rPr>
        <w:t>Agenda Item:</w:t>
      </w:r>
      <w:r w:rsidRPr="00EA3509">
        <w:rPr>
          <w:sz w:val="22"/>
          <w:lang w:val="en-US"/>
        </w:rPr>
        <w:tab/>
      </w:r>
      <w:r w:rsidR="00834B6A" w:rsidRPr="00EA3509">
        <w:rPr>
          <w:sz w:val="22"/>
          <w:lang w:val="en-US"/>
        </w:rPr>
        <w:t>11.10.4</w:t>
      </w:r>
      <w:r w:rsidR="00EA3509" w:rsidRPr="00EA3509">
        <w:rPr>
          <w:sz w:val="22"/>
          <w:lang w:val="en-US"/>
        </w:rPr>
        <w:t>.3</w:t>
      </w:r>
    </w:p>
    <w:p w14:paraId="5DAA27F0" w14:textId="7AA11218" w:rsidR="00E90E49" w:rsidRPr="002851E6" w:rsidRDefault="002851E6" w:rsidP="00F64C2B">
      <w:pPr>
        <w:pStyle w:val="3GPPHeader"/>
        <w:rPr>
          <w:sz w:val="22"/>
        </w:rPr>
      </w:pPr>
      <w:r w:rsidRPr="00EA3509">
        <w:rPr>
          <w:sz w:val="22"/>
        </w:rPr>
        <w:t>Source:</w:t>
      </w:r>
      <w:r w:rsidRPr="00EA3509">
        <w:rPr>
          <w:sz w:val="22"/>
        </w:rPr>
        <w:tab/>
        <w:t>Ericsson</w:t>
      </w:r>
      <w:r w:rsidR="00EA3509">
        <w:rPr>
          <w:sz w:val="22"/>
        </w:rPr>
        <w:t xml:space="preserve">, </w:t>
      </w:r>
      <w:proofErr w:type="spellStart"/>
      <w:r w:rsidR="00EA3509">
        <w:rPr>
          <w:sz w:val="22"/>
        </w:rPr>
        <w:t>InterDigital</w:t>
      </w:r>
      <w:proofErr w:type="spellEnd"/>
      <w:r w:rsidR="00C91E13">
        <w:rPr>
          <w:sz w:val="22"/>
        </w:rPr>
        <w:t xml:space="preserve">, </w:t>
      </w:r>
      <w:r w:rsidR="003A4E4A">
        <w:rPr>
          <w:rFonts w:asciiTheme="minorHAnsi" w:hAnsiTheme="minorHAnsi" w:cstheme="minorBidi"/>
          <w:lang w:val="en-US" w:eastAsia="en-US"/>
        </w:rPr>
        <w:t>Qualcomm Incorporated</w:t>
      </w:r>
    </w:p>
    <w:p w14:paraId="63CB047E" w14:textId="1AA58731"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6F767D" w:rsidRPr="006F767D">
        <w:rPr>
          <w:sz w:val="22"/>
          <w:szCs w:val="22"/>
        </w:rPr>
        <w:t>Configuring or resuming MR-DC during connection 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30A9AA5" w:rsidR="005A51AA" w:rsidRDefault="004F7A18" w:rsidP="005A51AA">
      <w:pPr>
        <w:rPr>
          <w:lang w:eastAsia="ja-JP"/>
        </w:rPr>
      </w:pPr>
      <w:bookmarkStart w:id="1" w:name="_Hlk513657944"/>
      <w:r>
        <w:rPr>
          <w:lang w:eastAsia="ja-JP"/>
        </w:rPr>
        <w:t>The Rel-16 WI LTE and NR Carrier aggregation and dual connectivity enhancements include the following objective</w:t>
      </w:r>
      <w:r w:rsidR="007C2BEA">
        <w:rPr>
          <w:lang w:eastAsia="ja-JP"/>
        </w:rPr>
        <w:t xml:space="preserve"> [1]</w:t>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03E53587" w:rsidR="004F7A18" w:rsidRPr="004F7A18" w:rsidRDefault="00576DC6" w:rsidP="005A51AA">
      <w:pPr>
        <w:rPr>
          <w:lang w:val="en-US" w:eastAsia="ja-JP"/>
        </w:rPr>
      </w:pPr>
      <w:r>
        <w:rPr>
          <w:lang w:val="en-US" w:eastAsia="ja-JP"/>
        </w:rPr>
        <w:t>This contribution discusses th</w:t>
      </w:r>
      <w:r w:rsidR="008134B0">
        <w:rPr>
          <w:lang w:val="en-US" w:eastAsia="ja-JP"/>
        </w:rPr>
        <w:t xml:space="preserve">is objective, specifically addressing the issue of </w:t>
      </w:r>
      <w:r w:rsidR="00BC7073">
        <w:rPr>
          <w:lang w:val="en-US" w:eastAsia="ja-JP"/>
        </w:rPr>
        <w:t xml:space="preserve">low latency </w:t>
      </w:r>
      <w:r w:rsidR="00E77D90">
        <w:rPr>
          <w:lang w:val="en-US" w:eastAsia="ja-JP"/>
        </w:rPr>
        <w:t xml:space="preserve">SCG </w:t>
      </w:r>
      <w:r w:rsidR="00BC7073">
        <w:rPr>
          <w:lang w:val="en-US" w:eastAsia="ja-JP"/>
        </w:rPr>
        <w:t xml:space="preserve">configuration/setup during the resumption of an INACTIVE </w:t>
      </w:r>
      <w:r w:rsidR="00496804">
        <w:rPr>
          <w:lang w:val="en-US" w:eastAsia="ja-JP"/>
        </w:rPr>
        <w:t>or suspended</w:t>
      </w:r>
      <w:r w:rsidR="00BC7073">
        <w:rPr>
          <w:lang w:val="en-US" w:eastAsia="ja-JP"/>
        </w:rPr>
        <w:t xml:space="preserve"> connection</w:t>
      </w:r>
      <w:r w:rsidR="00496804">
        <w:rPr>
          <w:lang w:val="en-US" w:eastAsia="ja-JP"/>
        </w:rPr>
        <w:t xml:space="preserve"> in NR or LTE</w:t>
      </w:r>
      <w:r w:rsidR="00BC7073">
        <w:rPr>
          <w:lang w:val="en-US" w:eastAsia="ja-JP"/>
        </w:rPr>
        <w:t>.</w:t>
      </w:r>
    </w:p>
    <w:p w14:paraId="08146620" w14:textId="35C4222E" w:rsidR="005A51AA" w:rsidRPr="00CE0424" w:rsidRDefault="007D2119" w:rsidP="005A51AA">
      <w:pPr>
        <w:pStyle w:val="Heading1"/>
      </w:pPr>
      <w:bookmarkStart w:id="2" w:name="_Ref178064866"/>
      <w:bookmarkEnd w:id="1"/>
      <w:r>
        <w:t>Discussion</w:t>
      </w:r>
      <w:bookmarkEnd w:id="2"/>
    </w:p>
    <w:p w14:paraId="414AFE63" w14:textId="39671191" w:rsidR="00613975" w:rsidRDefault="00D94C4D" w:rsidP="00D94C4D">
      <w:pPr>
        <w:spacing w:after="0"/>
      </w:pPr>
      <w:r>
        <w:t xml:space="preserve">In rel-15 NR specifications, </w:t>
      </w:r>
      <w:r w:rsidR="007041D3">
        <w:t>the UE stores the SCG configurations in its UE Inactive AS context</w:t>
      </w:r>
      <w:r w:rsidR="00613975">
        <w:t xml:space="preserve"> on suspension, as capture in </w:t>
      </w:r>
      <w:r w:rsidR="00613975" w:rsidRPr="00613975">
        <w:rPr>
          <w:i/>
        </w:rPr>
        <w:t>RRCRelease</w:t>
      </w:r>
      <w:r w:rsidR="00613975">
        <w:t xml:space="preserve"> procedure</w:t>
      </w:r>
      <w:r w:rsidR="00C649BC">
        <w:t xml:space="preserve"> (as captured in R2-</w:t>
      </w:r>
      <w:r w:rsidR="00497BD8">
        <w:t>1902744, agreed CR in RAN2#105)</w:t>
      </w:r>
      <w:r w:rsidR="00613975">
        <w:t>:</w:t>
      </w:r>
    </w:p>
    <w:p w14:paraId="3CD54ED6" w14:textId="5E3E32BE" w:rsidR="00613975" w:rsidRDefault="00613975" w:rsidP="00D94C4D">
      <w:pPr>
        <w:spacing w:after="0"/>
      </w:pPr>
    </w:p>
    <w:tbl>
      <w:tblPr>
        <w:tblStyle w:val="TableGrid"/>
        <w:tblW w:w="0" w:type="auto"/>
        <w:tblLook w:val="04A0" w:firstRow="1" w:lastRow="0" w:firstColumn="1" w:lastColumn="0" w:noHBand="0" w:noVBand="1"/>
      </w:tblPr>
      <w:tblGrid>
        <w:gridCol w:w="9629"/>
      </w:tblGrid>
      <w:tr w:rsidR="00613975" w14:paraId="3A7AFF29" w14:textId="77777777" w:rsidTr="00613975">
        <w:tc>
          <w:tcPr>
            <w:tcW w:w="9629" w:type="dxa"/>
          </w:tcPr>
          <w:p w14:paraId="19AF7EDC" w14:textId="77777777" w:rsidR="009F3E5C" w:rsidRDefault="009F3E5C" w:rsidP="009F3E5C">
            <w:pPr>
              <w:rPr>
                <w:rFonts w:eastAsia="SimSun"/>
              </w:rPr>
            </w:pPr>
            <w:bookmarkStart w:id="3" w:name="_Toc535261226"/>
            <w:r>
              <w:rPr>
                <w:rFonts w:eastAsia="SimSun"/>
              </w:rPr>
              <w:t>5.3.8.3</w:t>
            </w:r>
            <w:r>
              <w:rPr>
                <w:rFonts w:eastAsia="SimSun"/>
              </w:rPr>
              <w:tab/>
              <w:t xml:space="preserve">Reception of the </w:t>
            </w:r>
            <w:r>
              <w:rPr>
                <w:rFonts w:eastAsia="SimSun"/>
                <w:i/>
              </w:rPr>
              <w:t>RRCRelease</w:t>
            </w:r>
            <w:r>
              <w:rPr>
                <w:rFonts w:eastAsia="SimSun"/>
              </w:rPr>
              <w:t xml:space="preserve"> by the UE</w:t>
            </w:r>
            <w:bookmarkEnd w:id="3"/>
          </w:p>
          <w:p w14:paraId="7CA2852D" w14:textId="77777777" w:rsidR="009F3E5C" w:rsidRDefault="009F3E5C" w:rsidP="009F3E5C">
            <w:pPr>
              <w:rPr>
                <w:rFonts w:eastAsia="SimSun"/>
              </w:rPr>
            </w:pPr>
            <w:r>
              <w:t>The UE shall:</w:t>
            </w:r>
          </w:p>
          <w:p w14:paraId="77FE28A9" w14:textId="77777777" w:rsidR="009F3E5C" w:rsidRDefault="009F3E5C" w:rsidP="009F3E5C">
            <w:pPr>
              <w:pStyle w:val="B1"/>
            </w:pPr>
            <w:r>
              <w:t>&lt;&lt;skipped part&gt;&gt;</w:t>
            </w:r>
          </w:p>
          <w:p w14:paraId="1C56CF70" w14:textId="77777777" w:rsidR="009F3E5C" w:rsidRDefault="009F3E5C" w:rsidP="009F3E5C">
            <w:pPr>
              <w:pStyle w:val="B1"/>
            </w:pPr>
            <w:r>
              <w:t>1&gt;</w:t>
            </w:r>
            <w:r>
              <w:tab/>
              <w:t xml:space="preserve">if the </w:t>
            </w:r>
            <w:r>
              <w:rPr>
                <w:i/>
              </w:rPr>
              <w:t>RRCRelease</w:t>
            </w:r>
            <w:r>
              <w:t xml:space="preserve"> includes </w:t>
            </w:r>
            <w:r>
              <w:rPr>
                <w:i/>
              </w:rPr>
              <w:t>suspendConfig</w:t>
            </w:r>
            <w:r>
              <w:t>:</w:t>
            </w:r>
          </w:p>
          <w:p w14:paraId="4960CD22" w14:textId="77777777" w:rsidR="009F3E5C" w:rsidRDefault="009F3E5C" w:rsidP="009F3E5C">
            <w:pPr>
              <w:pStyle w:val="B2"/>
            </w:pPr>
            <w:r>
              <w:t>2&gt;</w:t>
            </w:r>
            <w:r>
              <w:tab/>
              <w:t xml:space="preserve">apply the received </w:t>
            </w:r>
            <w:r>
              <w:rPr>
                <w:i/>
              </w:rPr>
              <w:t>suspendConfig</w:t>
            </w:r>
            <w:r>
              <w:t>;</w:t>
            </w:r>
          </w:p>
          <w:p w14:paraId="21AA7C34" w14:textId="77777777" w:rsidR="009F3E5C" w:rsidRDefault="009F3E5C" w:rsidP="009F3E5C">
            <w:pPr>
              <w:pStyle w:val="B2"/>
            </w:pPr>
            <w:r>
              <w:t>2&gt;</w:t>
            </w:r>
            <w:r>
              <w:tab/>
              <w:t>reset MAC and release the default MAC Cell Group configuration, if any;</w:t>
            </w:r>
          </w:p>
          <w:p w14:paraId="246B8B1E" w14:textId="77777777" w:rsidR="009F3E5C" w:rsidRDefault="009F3E5C" w:rsidP="009F3E5C">
            <w:pPr>
              <w:pStyle w:val="B2"/>
            </w:pPr>
            <w:r>
              <w:t>2&gt;</w:t>
            </w:r>
            <w:r>
              <w:tab/>
              <w:t>re-establish RLC entities for SRB1;</w:t>
            </w:r>
          </w:p>
          <w:p w14:paraId="4CC4C887" w14:textId="77777777" w:rsidR="009F3E5C" w:rsidRDefault="009F3E5C" w:rsidP="009F3E5C">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58D030F0" w14:textId="77777777" w:rsidR="00712E77" w:rsidRDefault="00712E77" w:rsidP="009F3E5C">
            <w:pPr>
              <w:pStyle w:val="B3"/>
            </w:pPr>
            <w:r>
              <w:t>&lt;&lt;skipped parts&gt;&gt;</w:t>
            </w:r>
          </w:p>
          <w:p w14:paraId="5DE8B154" w14:textId="77777777" w:rsidR="009F3E5C" w:rsidRDefault="009F3E5C" w:rsidP="009F3E5C">
            <w:pPr>
              <w:pStyle w:val="B2"/>
            </w:pPr>
            <w:r>
              <w:t>2&gt;</w:t>
            </w:r>
            <w:r>
              <w:tab/>
              <w:t>else:</w:t>
            </w:r>
          </w:p>
          <w:p w14:paraId="64A8CADA" w14:textId="701F15FF" w:rsidR="009F3E5C" w:rsidRDefault="009F3E5C" w:rsidP="00712E77">
            <w:pPr>
              <w:pStyle w:val="B3"/>
            </w:pPr>
            <w:r>
              <w:t>3&gt;</w:t>
            </w:r>
            <w:r>
              <w:tab/>
            </w:r>
            <w:r w:rsidRPr="00712E77">
              <w:rPr>
                <w:highlight w:val="yellow"/>
              </w:rPr>
              <w:t xml:space="preserve">store in the UE Inactive AS Context the configured </w:t>
            </w:r>
            <w:r w:rsidRPr="00712E77">
              <w:rPr>
                <w:i/>
                <w:highlight w:val="yellow"/>
              </w:rPr>
              <w:t>suspendConfig</w:t>
            </w:r>
            <w:r w:rsidRPr="00712E77">
              <w:rPr>
                <w:highlight w:val="yellow"/>
              </w:rPr>
              <w:t>, the current K</w:t>
            </w:r>
            <w:r w:rsidRPr="00712E77">
              <w:rPr>
                <w:highlight w:val="yellow"/>
                <w:vertAlign w:val="subscript"/>
              </w:rPr>
              <w:t>gNB</w:t>
            </w:r>
            <w:r w:rsidRPr="00712E77">
              <w:rPr>
                <w:highlight w:val="yellow"/>
              </w:rPr>
              <w:t xml:space="preserve"> and K</w:t>
            </w:r>
            <w:r w:rsidRPr="00712E77">
              <w:rPr>
                <w:highlight w:val="yellow"/>
                <w:vertAlign w:val="subscript"/>
              </w:rPr>
              <w:t xml:space="preserve">RRCint </w:t>
            </w:r>
            <w:r w:rsidRPr="00712E77">
              <w:rPr>
                <w:highlight w:val="yellow"/>
              </w:rPr>
              <w:t xml:space="preserve">keys, the ROHC state, the C-RNTI used in the source PCell, the </w:t>
            </w:r>
            <w:proofErr w:type="spellStart"/>
            <w:r w:rsidRPr="00712E77">
              <w:rPr>
                <w:i/>
                <w:highlight w:val="yellow"/>
              </w:rPr>
              <w:t>cellIdentity</w:t>
            </w:r>
            <w:proofErr w:type="spellEnd"/>
            <w:r w:rsidRPr="00712E77">
              <w:rPr>
                <w:highlight w:val="yellow"/>
              </w:rPr>
              <w:t xml:space="preserve"> and the </w:t>
            </w:r>
            <w:r w:rsidRPr="00712E77">
              <w:rPr>
                <w:highlight w:val="yellow"/>
              </w:rPr>
              <w:lastRenderedPageBreak/>
              <w:t xml:space="preserve">physical cell identity of the source PCell, and all other parameters configured except with </w:t>
            </w:r>
            <w:r w:rsidRPr="00712E77">
              <w:rPr>
                <w:i/>
                <w:highlight w:val="yellow"/>
              </w:rPr>
              <w:t>ReconfigurationWithSync</w:t>
            </w:r>
            <w:r w:rsidRPr="00712E77">
              <w:rPr>
                <w:highlight w:val="yellow"/>
              </w:rPr>
              <w:t>;</w:t>
            </w:r>
          </w:p>
        </w:tc>
      </w:tr>
    </w:tbl>
    <w:p w14:paraId="474E163D" w14:textId="0B431C44" w:rsidR="00F55B20" w:rsidRDefault="00F55B20" w:rsidP="00D94C4D">
      <w:pPr>
        <w:spacing w:after="0"/>
      </w:pPr>
    </w:p>
    <w:p w14:paraId="31AB2EC2" w14:textId="1C941945" w:rsidR="00496804" w:rsidRDefault="00496804" w:rsidP="00496804">
      <w:pPr>
        <w:spacing w:after="0"/>
      </w:pPr>
      <w:r>
        <w:t>Similarly, in LTE, the UE stores the SCG configuration in its UE AS Context or UE Inactive AS Context when the RRC Connection is suspended or the UE enter RRC_INACTIVE respectively:</w:t>
      </w:r>
    </w:p>
    <w:p w14:paraId="0F2D8878" w14:textId="77777777" w:rsidR="00496804" w:rsidRDefault="00496804" w:rsidP="00496804">
      <w:pPr>
        <w:spacing w:after="0"/>
      </w:pPr>
    </w:p>
    <w:tbl>
      <w:tblPr>
        <w:tblStyle w:val="TableGrid"/>
        <w:tblW w:w="0" w:type="auto"/>
        <w:tblLook w:val="04A0" w:firstRow="1" w:lastRow="0" w:firstColumn="1" w:lastColumn="0" w:noHBand="0" w:noVBand="1"/>
      </w:tblPr>
      <w:tblGrid>
        <w:gridCol w:w="9629"/>
      </w:tblGrid>
      <w:tr w:rsidR="00496804" w14:paraId="03B5263C" w14:textId="77777777" w:rsidTr="00150E2B">
        <w:tc>
          <w:tcPr>
            <w:tcW w:w="9629" w:type="dxa"/>
          </w:tcPr>
          <w:p w14:paraId="60D91BB7" w14:textId="77777777" w:rsidR="00496804" w:rsidRPr="00D0452D" w:rsidRDefault="00496804" w:rsidP="00150E2B">
            <w:pPr>
              <w:pStyle w:val="Heading3"/>
              <w:numPr>
                <w:ilvl w:val="0"/>
                <w:numId w:val="0"/>
              </w:numPr>
              <w:ind w:left="720" w:hanging="720"/>
            </w:pPr>
            <w:bookmarkStart w:id="4" w:name="_Toc535571229"/>
            <w:r w:rsidRPr="00D0452D">
              <w:t>5.3.12</w:t>
            </w:r>
            <w:r w:rsidRPr="00D0452D">
              <w:tab/>
              <w:t>UE actions upon leaving RRC_CONNECTED or RRC_INACTIVE</w:t>
            </w:r>
            <w:bookmarkEnd w:id="4"/>
          </w:p>
          <w:p w14:paraId="04091732" w14:textId="77777777" w:rsidR="00496804" w:rsidRPr="00D0452D" w:rsidRDefault="00496804" w:rsidP="00150E2B">
            <w:r w:rsidRPr="00D0452D">
              <w:t>Upon leaving RRC_CONNECTED or RRC_INACTIVE, the UE shall:</w:t>
            </w:r>
          </w:p>
          <w:p w14:paraId="6BCB993A" w14:textId="77777777" w:rsidR="00496804" w:rsidRPr="00D0452D" w:rsidRDefault="00496804" w:rsidP="00150E2B">
            <w:pPr>
              <w:pStyle w:val="B1"/>
            </w:pPr>
            <w:r>
              <w:t>&lt;&lt;skipped parts&gt;&gt;</w:t>
            </w:r>
          </w:p>
          <w:p w14:paraId="7CC22B85" w14:textId="77777777" w:rsidR="00496804" w:rsidRPr="00D0452D" w:rsidRDefault="00496804" w:rsidP="00150E2B">
            <w:pPr>
              <w:pStyle w:val="B1"/>
            </w:pPr>
            <w:r w:rsidRPr="00D0452D">
              <w:t>1&gt;</w:t>
            </w:r>
            <w:r w:rsidRPr="00D0452D">
              <w:tab/>
              <w:t>if leaving RRC_CONNECTED was triggered by suspension of the RRC:</w:t>
            </w:r>
          </w:p>
          <w:p w14:paraId="400C8B6C" w14:textId="77777777" w:rsidR="00496804" w:rsidRPr="00D0452D" w:rsidRDefault="00496804" w:rsidP="00150E2B">
            <w:pPr>
              <w:pStyle w:val="B2"/>
              <w:rPr>
                <w:lang w:eastAsia="zh-CN"/>
              </w:rPr>
            </w:pPr>
            <w:r w:rsidRPr="00D0452D">
              <w:rPr>
                <w:lang w:eastAsia="zh-CN"/>
              </w:rPr>
              <w:t>2</w:t>
            </w:r>
            <w:r w:rsidRPr="00D0452D">
              <w:t>&gt;</w:t>
            </w:r>
            <w:r w:rsidRPr="00D0452D">
              <w:tab/>
              <w:t>re-establish RLC entities for all SRBs and DRBs, including RBs configured with NR PDCP;</w:t>
            </w:r>
          </w:p>
          <w:p w14:paraId="3C4D7CAF" w14:textId="77777777" w:rsidR="00496804" w:rsidRDefault="00496804" w:rsidP="00150E2B">
            <w:pPr>
              <w:pStyle w:val="B2"/>
            </w:pPr>
            <w:r w:rsidRPr="00F21706">
              <w:rPr>
                <w:highlight w:val="yellow"/>
              </w:rPr>
              <w:t>2&gt;</w:t>
            </w:r>
            <w:r w:rsidRPr="00F21706">
              <w:rPr>
                <w:highlight w:val="yellow"/>
              </w:rPr>
              <w:tab/>
              <w:t xml:space="preserve">store the UE AS Context including the current RRC configuration, the current security context, the PDCP state including ROHC state, C-RNTI used in the source PCell, the </w:t>
            </w:r>
            <w:proofErr w:type="spellStart"/>
            <w:r w:rsidRPr="00F21706">
              <w:rPr>
                <w:i/>
                <w:highlight w:val="yellow"/>
              </w:rPr>
              <w:t>cellIdentity</w:t>
            </w:r>
            <w:proofErr w:type="spellEnd"/>
            <w:r w:rsidRPr="00F21706">
              <w:rPr>
                <w:highlight w:val="yellow"/>
              </w:rPr>
              <w:t xml:space="preserve"> and the physical cell identity of the source PCell;</w:t>
            </w:r>
          </w:p>
        </w:tc>
      </w:tr>
    </w:tbl>
    <w:p w14:paraId="40EFC277" w14:textId="77C919DD" w:rsidR="00496804" w:rsidRDefault="00496804" w:rsidP="00D94C4D">
      <w:pPr>
        <w:spacing w:after="0"/>
      </w:pPr>
    </w:p>
    <w:p w14:paraId="78F227F2" w14:textId="7CF36812" w:rsidR="00496804" w:rsidRDefault="00496804" w:rsidP="00D94C4D">
      <w:pPr>
        <w:spacing w:after="0"/>
      </w:pPr>
    </w:p>
    <w:tbl>
      <w:tblPr>
        <w:tblStyle w:val="TableGrid"/>
        <w:tblW w:w="0" w:type="auto"/>
        <w:tblLook w:val="04A0" w:firstRow="1" w:lastRow="0" w:firstColumn="1" w:lastColumn="0" w:noHBand="0" w:noVBand="1"/>
      </w:tblPr>
      <w:tblGrid>
        <w:gridCol w:w="9629"/>
      </w:tblGrid>
      <w:tr w:rsidR="00496804" w14:paraId="005B0261" w14:textId="77777777" w:rsidTr="00150E2B">
        <w:tc>
          <w:tcPr>
            <w:tcW w:w="9629" w:type="dxa"/>
          </w:tcPr>
          <w:p w14:paraId="53D674A1" w14:textId="77777777" w:rsidR="00496804" w:rsidRDefault="00496804" w:rsidP="00150E2B">
            <w:pPr>
              <w:rPr>
                <w:rFonts w:cs="Arial"/>
                <w:sz w:val="28"/>
                <w:szCs w:val="28"/>
              </w:rPr>
            </w:pPr>
            <w:r w:rsidRPr="00496804">
              <w:rPr>
                <w:rFonts w:cs="Arial"/>
                <w:sz w:val="28"/>
                <w:szCs w:val="28"/>
              </w:rPr>
              <w:t>5.3.8.7</w:t>
            </w:r>
            <w:r w:rsidRPr="00496804">
              <w:rPr>
                <w:rFonts w:cs="Arial"/>
                <w:sz w:val="28"/>
                <w:szCs w:val="28"/>
              </w:rPr>
              <w:tab/>
              <w:t>UE actions upon entering RRC_INACTIVE</w:t>
            </w:r>
          </w:p>
          <w:p w14:paraId="5BBE9702" w14:textId="77777777" w:rsidR="00496804" w:rsidRDefault="00496804" w:rsidP="00496804">
            <w:pPr>
              <w:rPr>
                <w:rFonts w:ascii="Times New Roman" w:hAnsi="Times New Roman"/>
              </w:rPr>
            </w:pPr>
            <w:r>
              <w:t>Upon entering RRC_INACTIVE, the UE shall:</w:t>
            </w:r>
          </w:p>
          <w:p w14:paraId="5A0ABD99" w14:textId="77777777" w:rsidR="00496804" w:rsidRPr="00D0452D" w:rsidRDefault="00496804" w:rsidP="00150E2B">
            <w:pPr>
              <w:pStyle w:val="B1"/>
            </w:pPr>
            <w:r>
              <w:t>&lt;&lt;skipped parts&gt;&gt;</w:t>
            </w:r>
          </w:p>
          <w:p w14:paraId="4A03B617" w14:textId="77777777" w:rsidR="00496804" w:rsidRDefault="00496804" w:rsidP="00496804">
            <w:pPr>
              <w:pStyle w:val="B1"/>
              <w:rPr>
                <w:rFonts w:ascii="Times New Roman" w:hAnsi="Times New Roman"/>
              </w:rPr>
            </w:pPr>
            <w:r>
              <w:t>1&gt;</w:t>
            </w:r>
            <w:r>
              <w:tab/>
              <w:t xml:space="preserve">if the </w:t>
            </w:r>
            <w:r>
              <w:rPr>
                <w:i/>
              </w:rPr>
              <w:t>RRCConnectionRelease</w:t>
            </w:r>
            <w:r>
              <w:t xml:space="preserve"> message was received in response to an </w:t>
            </w:r>
            <w:r>
              <w:rPr>
                <w:i/>
              </w:rPr>
              <w:t>RRCConnectionResumeRequest</w:t>
            </w:r>
            <w:r>
              <w:t>:</w:t>
            </w:r>
          </w:p>
          <w:p w14:paraId="159DE108" w14:textId="77777777" w:rsidR="00496804" w:rsidRPr="00D0452D" w:rsidRDefault="00496804" w:rsidP="00496804">
            <w:pPr>
              <w:pStyle w:val="B1"/>
            </w:pPr>
            <w:r>
              <w:t>&lt;&lt;skipped parts&gt;&gt;</w:t>
            </w:r>
          </w:p>
          <w:p w14:paraId="00956612" w14:textId="268E1D88" w:rsidR="00496804" w:rsidRDefault="00496804" w:rsidP="00496804">
            <w:pPr>
              <w:pStyle w:val="B1"/>
              <w:rPr>
                <w:lang w:eastAsia="zh-CN"/>
              </w:rPr>
            </w:pPr>
            <w:r>
              <w:t>1&gt;</w:t>
            </w:r>
            <w:r>
              <w:tab/>
              <w:t>else:</w:t>
            </w:r>
          </w:p>
          <w:p w14:paraId="49EC1128" w14:textId="54CDEAC2" w:rsidR="00496804" w:rsidRDefault="00496804" w:rsidP="00496804">
            <w:pPr>
              <w:pStyle w:val="B2"/>
            </w:pPr>
            <w:r w:rsidRPr="00496804">
              <w:rPr>
                <w:highlight w:val="yellow"/>
              </w:rPr>
              <w:t>2&gt;</w:t>
            </w:r>
            <w:r w:rsidRPr="00496804">
              <w:rPr>
                <w:highlight w:val="yellow"/>
              </w:rPr>
              <w:tab/>
              <w:t>in the UE Inactive AS Context, store the configured</w:t>
            </w:r>
            <w:r w:rsidRPr="00496804">
              <w:rPr>
                <w:i/>
                <w:color w:val="000000"/>
                <w:highlight w:val="yellow"/>
              </w:rPr>
              <w:t xml:space="preserve"> </w:t>
            </w:r>
            <w:proofErr w:type="spellStart"/>
            <w:r w:rsidRPr="00496804">
              <w:rPr>
                <w:i/>
                <w:color w:val="000000"/>
                <w:highlight w:val="yellow"/>
              </w:rPr>
              <w:t>rrc</w:t>
            </w:r>
            <w:proofErr w:type="spellEnd"/>
            <w:r w:rsidRPr="00496804">
              <w:rPr>
                <w:i/>
                <w:color w:val="000000"/>
                <w:highlight w:val="yellow"/>
              </w:rPr>
              <w:t>-InactiveConfig</w:t>
            </w:r>
            <w:r w:rsidRPr="00496804">
              <w:rPr>
                <w:highlight w:val="yellow"/>
              </w:rPr>
              <w:t>, the current K</w:t>
            </w:r>
            <w:r w:rsidRPr="00496804">
              <w:rPr>
                <w:highlight w:val="yellow"/>
                <w:vertAlign w:val="subscript"/>
              </w:rPr>
              <w:t>eNB</w:t>
            </w:r>
            <w:r w:rsidRPr="00496804">
              <w:rPr>
                <w:highlight w:val="yellow"/>
              </w:rPr>
              <w:t xml:space="preserve"> and K</w:t>
            </w:r>
            <w:r w:rsidRPr="00496804">
              <w:rPr>
                <w:highlight w:val="yellow"/>
                <w:vertAlign w:val="subscript"/>
              </w:rPr>
              <w:t xml:space="preserve">RRCint </w:t>
            </w:r>
            <w:r w:rsidRPr="00496804">
              <w:rPr>
                <w:highlight w:val="yellow"/>
              </w:rPr>
              <w:t xml:space="preserve">keys, the ROHC state, the C-RNTI used in the source PCell, the </w:t>
            </w:r>
            <w:proofErr w:type="spellStart"/>
            <w:r w:rsidRPr="00496804">
              <w:rPr>
                <w:i/>
                <w:highlight w:val="yellow"/>
              </w:rPr>
              <w:t>cellIdentity</w:t>
            </w:r>
            <w:proofErr w:type="spellEnd"/>
            <w:r w:rsidRPr="00496804">
              <w:rPr>
                <w:highlight w:val="yellow"/>
              </w:rPr>
              <w:t xml:space="preserve"> and the physical cell identity of the source PCell, and all other parameters configured;</w:t>
            </w:r>
          </w:p>
        </w:tc>
      </w:tr>
    </w:tbl>
    <w:p w14:paraId="0E5743CA" w14:textId="5430CD2C" w:rsidR="00F83BDF" w:rsidRDefault="00F83BDF" w:rsidP="00D94C4D">
      <w:pPr>
        <w:spacing w:after="0"/>
      </w:pPr>
    </w:p>
    <w:p w14:paraId="3EC3070B" w14:textId="2AE750A9" w:rsidR="00D843C7" w:rsidRDefault="002C3ED7" w:rsidP="00D843C7">
      <w:pPr>
        <w:pStyle w:val="Observation"/>
      </w:pPr>
      <w:bookmarkStart w:id="5" w:name="_Toc535586897"/>
      <w:bookmarkStart w:id="6" w:name="_Toc536795245"/>
      <w:bookmarkStart w:id="7" w:name="_Toc298797"/>
      <w:bookmarkStart w:id="8" w:name="_Toc300187"/>
      <w:bookmarkStart w:id="9" w:name="_Toc867161"/>
      <w:bookmarkStart w:id="10" w:name="_Toc867234"/>
      <w:bookmarkStart w:id="11" w:name="_Toc867236"/>
      <w:bookmarkStart w:id="12" w:name="_Toc4530805"/>
      <w:bookmarkStart w:id="13" w:name="_Toc4535178"/>
      <w:bookmarkStart w:id="14" w:name="_Toc4535349"/>
      <w:bookmarkStart w:id="15" w:name="_Toc4535560"/>
      <w:bookmarkStart w:id="16" w:name="_Toc4535594"/>
      <w:bookmarkStart w:id="17" w:name="_Toc4706324"/>
      <w:bookmarkStart w:id="18" w:name="_Toc7523961"/>
      <w:bookmarkStart w:id="19" w:name="_Toc7524039"/>
      <w:r>
        <w:t xml:space="preserve">A </w:t>
      </w:r>
      <w:r w:rsidR="00D843C7">
        <w:t xml:space="preserve">UE </w:t>
      </w:r>
      <w:r>
        <w:t xml:space="preserve">that was </w:t>
      </w:r>
      <w:r w:rsidR="00D843C7">
        <w:t xml:space="preserve">configured with an SCG </w:t>
      </w:r>
      <w:r>
        <w:t xml:space="preserve">configuration </w:t>
      </w:r>
      <w:r w:rsidR="00D843C7">
        <w:t>and/or SN terminated bearers</w:t>
      </w:r>
      <w:r>
        <w:t xml:space="preserve">, upon </w:t>
      </w:r>
      <w:r w:rsidR="00D843C7">
        <w:t>suspen</w:t>
      </w:r>
      <w:r>
        <w:t xml:space="preserve">sion </w:t>
      </w:r>
      <w:r w:rsidR="00D843C7">
        <w:t>to RRC_INACTIVE</w:t>
      </w:r>
      <w:r w:rsidR="00F83BDF">
        <w:t xml:space="preserve"> or suspended RRC connection</w:t>
      </w:r>
      <w:r w:rsidR="00D843C7">
        <w:t xml:space="preserve">, will store </w:t>
      </w:r>
      <w:r w:rsidR="00776A5A">
        <w:t xml:space="preserve">and maintain </w:t>
      </w:r>
      <w:r w:rsidR="00D843C7">
        <w:t>these configurations while it remains in RRC_INACTIVE</w:t>
      </w:r>
      <w:bookmarkEnd w:id="5"/>
      <w:bookmarkEnd w:id="6"/>
      <w:bookmarkEnd w:id="7"/>
      <w:bookmarkEnd w:id="8"/>
      <w:bookmarkEnd w:id="9"/>
      <w:bookmarkEnd w:id="10"/>
      <w:bookmarkEnd w:id="11"/>
      <w:bookmarkEnd w:id="12"/>
      <w:bookmarkEnd w:id="13"/>
      <w:bookmarkEnd w:id="14"/>
      <w:bookmarkEnd w:id="15"/>
      <w:bookmarkEnd w:id="16"/>
      <w:bookmarkEnd w:id="17"/>
      <w:r w:rsidR="00F83BDF">
        <w:t xml:space="preserve"> or suspended RRC connection</w:t>
      </w:r>
      <w:bookmarkEnd w:id="18"/>
      <w:bookmarkEnd w:id="19"/>
    </w:p>
    <w:p w14:paraId="47CC9284" w14:textId="0E1DB516" w:rsidR="00F83BDF" w:rsidRDefault="00F83BDF" w:rsidP="00F83BDF"/>
    <w:p w14:paraId="608598B3" w14:textId="2696E90D" w:rsidR="00F83BDF" w:rsidRDefault="00F83BDF" w:rsidP="00F83BDF">
      <w:pPr>
        <w:spacing w:after="0"/>
      </w:pPr>
      <w:r>
        <w:t xml:space="preserve">However, the SCG configurations are released upon the initiation of the RRC resume procedure (i.e. before sending the </w:t>
      </w:r>
      <w:r w:rsidRPr="00B21D4A">
        <w:rPr>
          <w:i/>
        </w:rPr>
        <w:t>RRCResume</w:t>
      </w:r>
      <w:r>
        <w:rPr>
          <w:i/>
        </w:rPr>
        <w:t xml:space="preserve"> or RRCConnectionResume</w:t>
      </w:r>
      <w:r>
        <w:t xml:space="preserve"> message), as captured in the late drop 38.331 and 36.331 running CRs:</w:t>
      </w:r>
    </w:p>
    <w:p w14:paraId="004007B6" w14:textId="77777777" w:rsidR="00F83BDF" w:rsidRDefault="00F83BDF" w:rsidP="00F83BDF">
      <w:pPr>
        <w:spacing w:after="0"/>
      </w:pPr>
    </w:p>
    <w:tbl>
      <w:tblPr>
        <w:tblStyle w:val="TableGrid"/>
        <w:tblW w:w="0" w:type="auto"/>
        <w:tblLook w:val="04A0" w:firstRow="1" w:lastRow="0" w:firstColumn="1" w:lastColumn="0" w:noHBand="0" w:noVBand="1"/>
      </w:tblPr>
      <w:tblGrid>
        <w:gridCol w:w="9629"/>
      </w:tblGrid>
      <w:tr w:rsidR="00F83BDF" w14:paraId="6E39041B" w14:textId="77777777" w:rsidTr="00150E2B">
        <w:tc>
          <w:tcPr>
            <w:tcW w:w="9629" w:type="dxa"/>
          </w:tcPr>
          <w:p w14:paraId="33748E2F" w14:textId="77777777" w:rsidR="00F83BDF" w:rsidRPr="00645E3C" w:rsidRDefault="00F83BDF" w:rsidP="00150E2B">
            <w:pPr>
              <w:pStyle w:val="Heading4"/>
              <w:numPr>
                <w:ilvl w:val="0"/>
                <w:numId w:val="0"/>
              </w:numPr>
              <w:ind w:left="864" w:hanging="864"/>
            </w:pPr>
            <w:bookmarkStart w:id="20" w:name="_Toc535261240"/>
            <w:r w:rsidRPr="00645E3C">
              <w:lastRenderedPageBreak/>
              <w:t>5.3.13.2</w:t>
            </w:r>
            <w:r w:rsidRPr="00645E3C">
              <w:tab/>
              <w:t>Initiation</w:t>
            </w:r>
            <w:bookmarkEnd w:id="20"/>
          </w:p>
          <w:p w14:paraId="197F7C57" w14:textId="77777777" w:rsidR="00F83BDF" w:rsidRPr="00645E3C" w:rsidRDefault="00F83BDF" w:rsidP="00150E2B">
            <w:r w:rsidRPr="00645E3C">
              <w:t>The UE initiates the procedure when upper layers or AS (when responding to RAN paging or upon triggering RNA updates while the UE is in RRC_INACTIVE) requests the resume of a suspended RRC connection.</w:t>
            </w:r>
          </w:p>
          <w:p w14:paraId="4AD1E09C" w14:textId="77777777" w:rsidR="00F83BDF" w:rsidRPr="00645E3C" w:rsidRDefault="00F83BDF" w:rsidP="00150E2B">
            <w:r w:rsidRPr="00645E3C">
              <w:t>The UE shall ensure having valid and up to date essential system information as specified in clause 5.2.2.2 before initiating this procedure.</w:t>
            </w:r>
          </w:p>
          <w:p w14:paraId="70A293B1" w14:textId="77777777" w:rsidR="00F83BDF" w:rsidRPr="00645E3C" w:rsidRDefault="00F83BDF" w:rsidP="00150E2B">
            <w:r w:rsidRPr="00645E3C">
              <w:t>Upon initiation of the procedure, the UE shall:</w:t>
            </w:r>
          </w:p>
          <w:p w14:paraId="2808D108" w14:textId="77777777" w:rsidR="00F83BDF" w:rsidRPr="001B6D67" w:rsidRDefault="00F83BDF" w:rsidP="00150E2B">
            <w:pPr>
              <w:pStyle w:val="B1"/>
            </w:pPr>
            <w:r>
              <w:t>&lt;&lt;skipped parts&gt;&gt;</w:t>
            </w:r>
            <w:r w:rsidRPr="00645E3C">
              <w:t xml:space="preserve"> </w:t>
            </w:r>
          </w:p>
          <w:p w14:paraId="7547F0C0" w14:textId="77777777" w:rsidR="00F83BDF" w:rsidRPr="00E61994" w:rsidRDefault="00F83BDF" w:rsidP="00150E2B">
            <w:pPr>
              <w:pStyle w:val="B1"/>
              <w:rPr>
                <w:highlight w:val="yellow"/>
              </w:rPr>
            </w:pPr>
            <w:r w:rsidRPr="00E61994">
              <w:rPr>
                <w:highlight w:val="yellow"/>
                <w:lang w:val="en-US"/>
              </w:rPr>
              <w:t>1</w:t>
            </w:r>
            <w:r w:rsidRPr="00E61994">
              <w:rPr>
                <w:highlight w:val="yellow"/>
              </w:rPr>
              <w:t>&gt;</w:t>
            </w:r>
            <w:r w:rsidRPr="00E61994">
              <w:rPr>
                <w:highlight w:val="yellow"/>
              </w:rPr>
              <w:tab/>
              <w:t xml:space="preserve">if the UE </w:t>
            </w:r>
            <w:r w:rsidRPr="00E61994">
              <w:rPr>
                <w:highlight w:val="yellow"/>
                <w:lang w:val="fi-FI"/>
              </w:rPr>
              <w:t>is in</w:t>
            </w:r>
            <w:r w:rsidRPr="00E61994">
              <w:rPr>
                <w:highlight w:val="yellow"/>
              </w:rPr>
              <w:t xml:space="preserve"> N</w:t>
            </w:r>
            <w:r w:rsidRPr="00E61994">
              <w:rPr>
                <w:highlight w:val="yellow"/>
                <w:lang w:val="en-US"/>
              </w:rPr>
              <w:t>E</w:t>
            </w:r>
            <w:r w:rsidRPr="00E61994">
              <w:rPr>
                <w:highlight w:val="yellow"/>
              </w:rPr>
              <w:t>-DC</w:t>
            </w:r>
            <w:r w:rsidRPr="00E61994">
              <w:rPr>
                <w:highlight w:val="yellow"/>
                <w:lang w:val="en-US"/>
              </w:rPr>
              <w:t xml:space="preserve"> or NR-DC</w:t>
            </w:r>
            <w:r w:rsidRPr="00E61994">
              <w:rPr>
                <w:highlight w:val="yellow"/>
              </w:rPr>
              <w:t>:</w:t>
            </w:r>
          </w:p>
          <w:p w14:paraId="63EBF593" w14:textId="77777777" w:rsidR="00F83BDF" w:rsidRDefault="00F83BDF" w:rsidP="00150E2B">
            <w:pPr>
              <w:pStyle w:val="B2"/>
            </w:pPr>
            <w:r w:rsidRPr="00E61994">
              <w:rPr>
                <w:highlight w:val="yellow"/>
              </w:rPr>
              <w:t>2&gt;</w:t>
            </w:r>
            <w:r w:rsidRPr="00E61994">
              <w:rPr>
                <w:highlight w:val="yellow"/>
              </w:rPr>
              <w:tab/>
              <w:t>perform MR-DC release, as specified in clause 5.3.5.10;</w:t>
            </w:r>
          </w:p>
        </w:tc>
      </w:tr>
    </w:tbl>
    <w:p w14:paraId="24B8CC62" w14:textId="411D85DB" w:rsidR="00F83BDF" w:rsidRDefault="00F83BDF" w:rsidP="00F83BDF"/>
    <w:p w14:paraId="2469E5B4" w14:textId="77777777" w:rsidR="00111023" w:rsidRDefault="00111023" w:rsidP="00111023">
      <w:pPr>
        <w:spacing w:after="0"/>
      </w:pPr>
    </w:p>
    <w:tbl>
      <w:tblPr>
        <w:tblStyle w:val="TableGrid"/>
        <w:tblW w:w="0" w:type="auto"/>
        <w:tblLook w:val="04A0" w:firstRow="1" w:lastRow="0" w:firstColumn="1" w:lastColumn="0" w:noHBand="0" w:noVBand="1"/>
      </w:tblPr>
      <w:tblGrid>
        <w:gridCol w:w="9629"/>
      </w:tblGrid>
      <w:tr w:rsidR="00111023" w14:paraId="7957E443" w14:textId="77777777" w:rsidTr="00150E2B">
        <w:tc>
          <w:tcPr>
            <w:tcW w:w="9629" w:type="dxa"/>
          </w:tcPr>
          <w:p w14:paraId="0D9DDFF8" w14:textId="77777777" w:rsidR="00111023" w:rsidRPr="00D0452D" w:rsidRDefault="00111023" w:rsidP="00150E2B">
            <w:pPr>
              <w:pStyle w:val="Heading4"/>
              <w:numPr>
                <w:ilvl w:val="0"/>
                <w:numId w:val="0"/>
              </w:numPr>
            </w:pPr>
            <w:bookmarkStart w:id="21" w:name="_Toc535571132"/>
            <w:r w:rsidRPr="00D0452D">
              <w:t>5.3.3.2</w:t>
            </w:r>
            <w:r w:rsidRPr="00D0452D">
              <w:tab/>
              <w:t>Initiation</w:t>
            </w:r>
            <w:bookmarkEnd w:id="21"/>
          </w:p>
          <w:p w14:paraId="7CA5DBB2" w14:textId="77777777" w:rsidR="00111023" w:rsidRPr="00D0452D" w:rsidRDefault="00111023" w:rsidP="00150E2B">
            <w:r w:rsidRPr="00D0452D">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1EA3B1F" w14:textId="77777777" w:rsidR="00111023" w:rsidRDefault="00111023" w:rsidP="00150E2B">
            <w:r>
              <w:t>&lt;&lt;skipped parts&gt;&gt;</w:t>
            </w:r>
          </w:p>
          <w:p w14:paraId="11EAC6B1" w14:textId="77777777" w:rsidR="00111023" w:rsidRPr="00D0452D" w:rsidRDefault="00111023" w:rsidP="00150E2B">
            <w:r w:rsidRPr="00D0452D">
              <w:t>Except for NB-IoT, upon initiating the procedure, if connected to EPC or 5GC, the UE shall:</w:t>
            </w:r>
          </w:p>
          <w:p w14:paraId="76D53124" w14:textId="77777777" w:rsidR="00111023" w:rsidRPr="00D0452D" w:rsidRDefault="00111023" w:rsidP="00150E2B">
            <w:pPr>
              <w:pStyle w:val="B1"/>
            </w:pPr>
            <w:r w:rsidRPr="00D0452D">
              <w:t>1&gt;</w:t>
            </w:r>
            <w:r w:rsidRPr="00D0452D">
              <w:tab/>
              <w:t>if the UE is resuming an RRC connection from a suspended RRC connection or from RRC_INACTIVE:</w:t>
            </w:r>
          </w:p>
          <w:p w14:paraId="6DDBDFE6" w14:textId="52501634" w:rsidR="00111023" w:rsidRPr="00761CD6" w:rsidRDefault="00111023" w:rsidP="00111023">
            <w:pPr>
              <w:pStyle w:val="B2"/>
              <w:rPr>
                <w:highlight w:val="yellow"/>
              </w:rPr>
            </w:pPr>
            <w:r>
              <w:rPr>
                <w:highlight w:val="yellow"/>
              </w:rPr>
              <w:t>2</w:t>
            </w:r>
            <w:r w:rsidRPr="00761CD6">
              <w:rPr>
                <w:highlight w:val="yellow"/>
              </w:rPr>
              <w:t>&gt;</w:t>
            </w:r>
            <w:r w:rsidRPr="00761CD6">
              <w:rPr>
                <w:highlight w:val="yellow"/>
              </w:rPr>
              <w:tab/>
              <w:t xml:space="preserve">if the UE was configured with </w:t>
            </w:r>
            <w:r>
              <w:rPr>
                <w:highlight w:val="yellow"/>
              </w:rPr>
              <w:t>(NG)</w:t>
            </w:r>
            <w:r w:rsidRPr="00761CD6">
              <w:rPr>
                <w:highlight w:val="yellow"/>
              </w:rPr>
              <w:t>EN-DC:</w:t>
            </w:r>
          </w:p>
          <w:p w14:paraId="27296016" w14:textId="7B9B8491" w:rsidR="00111023" w:rsidRDefault="00111023" w:rsidP="00111023">
            <w:pPr>
              <w:pStyle w:val="B3"/>
            </w:pPr>
            <w:r>
              <w:rPr>
                <w:highlight w:val="yellow"/>
              </w:rPr>
              <w:t>3</w:t>
            </w:r>
            <w:r w:rsidRPr="00761CD6">
              <w:rPr>
                <w:highlight w:val="yellow"/>
              </w:rPr>
              <w:t>&gt;</w:t>
            </w:r>
            <w:r w:rsidRPr="00761CD6">
              <w:rPr>
                <w:highlight w:val="yellow"/>
              </w:rPr>
              <w:tab/>
              <w:t xml:space="preserve">perform </w:t>
            </w:r>
            <w:r>
              <w:rPr>
                <w:highlight w:val="yellow"/>
              </w:rPr>
              <w:t>MR</w:t>
            </w:r>
            <w:r w:rsidRPr="00761CD6">
              <w:rPr>
                <w:rFonts w:eastAsia="SimSun"/>
                <w:highlight w:val="yellow"/>
                <w:lang w:eastAsia="zh-CN"/>
              </w:rPr>
              <w:t>-</w:t>
            </w:r>
            <w:r w:rsidRPr="00761CD6">
              <w:rPr>
                <w:highlight w:val="yellow"/>
              </w:rPr>
              <w:t>DC release, as specified in TS 38.331 [82], clause 5.3.5.10;</w:t>
            </w:r>
          </w:p>
        </w:tc>
      </w:tr>
    </w:tbl>
    <w:p w14:paraId="3BDCC7FD" w14:textId="77777777" w:rsidR="00111023" w:rsidRDefault="00111023" w:rsidP="00111023">
      <w:pPr>
        <w:spacing w:after="0"/>
      </w:pPr>
    </w:p>
    <w:p w14:paraId="206EC9D9" w14:textId="60635744" w:rsidR="0008209A" w:rsidRDefault="0008209A" w:rsidP="00D843C7">
      <w:pPr>
        <w:pStyle w:val="Observation"/>
      </w:pPr>
      <w:bookmarkStart w:id="22" w:name="_Toc4530806"/>
      <w:bookmarkStart w:id="23" w:name="_Toc4535179"/>
      <w:bookmarkStart w:id="24" w:name="_Toc4535350"/>
      <w:bookmarkStart w:id="25" w:name="_Toc4535561"/>
      <w:bookmarkStart w:id="26" w:name="_Toc4535595"/>
      <w:bookmarkStart w:id="27" w:name="_Toc4706325"/>
      <w:bookmarkStart w:id="28" w:name="_Toc7523962"/>
      <w:bookmarkStart w:id="29" w:name="_Toc7524040"/>
      <w:r>
        <w:t>Upon the initiation of the RRC Resume procedure</w:t>
      </w:r>
      <w:r w:rsidR="001D057F">
        <w:t xml:space="preserve"> in LTE and NR</w:t>
      </w:r>
      <w:r>
        <w:t>, the UE releases the SCG configuration.</w:t>
      </w:r>
      <w:bookmarkEnd w:id="22"/>
      <w:bookmarkEnd w:id="23"/>
      <w:bookmarkEnd w:id="24"/>
      <w:bookmarkEnd w:id="25"/>
      <w:bookmarkEnd w:id="26"/>
      <w:bookmarkEnd w:id="27"/>
      <w:bookmarkEnd w:id="28"/>
      <w:bookmarkEnd w:id="29"/>
    </w:p>
    <w:p w14:paraId="52117B6F" w14:textId="77777777" w:rsidR="007A60B7" w:rsidRDefault="007A60B7" w:rsidP="007A60B7">
      <w:pPr>
        <w:pStyle w:val="Observation"/>
        <w:numPr>
          <w:ilvl w:val="0"/>
          <w:numId w:val="0"/>
        </w:numPr>
        <w:ind w:left="1701"/>
      </w:pPr>
    </w:p>
    <w:p w14:paraId="7C928A78" w14:textId="0683D05B" w:rsidR="007A60B7" w:rsidRDefault="007A60B7" w:rsidP="007A60B7">
      <w:r>
        <w:t xml:space="preserve">The ASN.1 structure of the </w:t>
      </w:r>
      <w:r w:rsidRPr="002A0F49">
        <w:rPr>
          <w:i/>
        </w:rPr>
        <w:t>RRC</w:t>
      </w:r>
      <w:r w:rsidR="002A0F49" w:rsidRPr="002A0F49">
        <w:rPr>
          <w:i/>
        </w:rPr>
        <w:t>Resume</w:t>
      </w:r>
      <w:r>
        <w:t xml:space="preserve"> message (taken from the </w:t>
      </w:r>
      <w:r w:rsidR="005C6E4F">
        <w:t>late drop running CR) is shown below:</w:t>
      </w:r>
    </w:p>
    <w:p w14:paraId="4D428870" w14:textId="77777777" w:rsidR="00D94C4D" w:rsidRDefault="00D94C4D" w:rsidP="00D94C4D">
      <w:pPr>
        <w:spacing w:after="0"/>
      </w:pPr>
    </w:p>
    <w:p w14:paraId="0367012D"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1A4DF76"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RRCResume ::=                       </w:t>
      </w:r>
      <w:r w:rsidRPr="007A60B7">
        <w:rPr>
          <w:rFonts w:ascii="Courier New" w:hAnsi="Courier New"/>
          <w:noProof/>
          <w:color w:val="993366"/>
          <w:sz w:val="16"/>
          <w:lang w:eastAsia="en-GB"/>
        </w:rPr>
        <w:t>SEQUENCE</w:t>
      </w:r>
      <w:r w:rsidRPr="007A60B7">
        <w:rPr>
          <w:rFonts w:ascii="Courier New" w:hAnsi="Courier New"/>
          <w:noProof/>
          <w:sz w:val="16"/>
          <w:lang w:eastAsia="en-GB"/>
        </w:rPr>
        <w:t xml:space="preserve"> {</w:t>
      </w:r>
    </w:p>
    <w:p w14:paraId="4D1D699D"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rrc-TransactionIdentifier           RRC-TransactionIdentifier,</w:t>
      </w:r>
    </w:p>
    <w:p w14:paraId="7C698B44"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criticalExtensions                  </w:t>
      </w:r>
      <w:r w:rsidRPr="007A60B7">
        <w:rPr>
          <w:rFonts w:ascii="Courier New" w:hAnsi="Courier New"/>
          <w:noProof/>
          <w:color w:val="993366"/>
          <w:sz w:val="16"/>
          <w:lang w:eastAsia="en-GB"/>
        </w:rPr>
        <w:t>CHOICE</w:t>
      </w:r>
      <w:r w:rsidRPr="007A60B7">
        <w:rPr>
          <w:rFonts w:ascii="Courier New" w:hAnsi="Courier New"/>
          <w:noProof/>
          <w:sz w:val="16"/>
          <w:lang w:eastAsia="en-GB"/>
        </w:rPr>
        <w:t xml:space="preserve"> {</w:t>
      </w:r>
    </w:p>
    <w:p w14:paraId="7810AABB"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rrcResume                           RRCResume-IEs,</w:t>
      </w:r>
    </w:p>
    <w:p w14:paraId="3272D207"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criticalExtensionsFuture            </w:t>
      </w:r>
      <w:r w:rsidRPr="007A60B7">
        <w:rPr>
          <w:rFonts w:ascii="Courier New" w:hAnsi="Courier New"/>
          <w:noProof/>
          <w:color w:val="993366"/>
          <w:sz w:val="16"/>
          <w:lang w:eastAsia="en-GB"/>
        </w:rPr>
        <w:t>SEQUENCE</w:t>
      </w:r>
      <w:r w:rsidRPr="007A60B7">
        <w:rPr>
          <w:rFonts w:ascii="Courier New" w:hAnsi="Courier New"/>
          <w:noProof/>
          <w:sz w:val="16"/>
          <w:lang w:eastAsia="en-GB"/>
        </w:rPr>
        <w:t xml:space="preserve"> {}</w:t>
      </w:r>
    </w:p>
    <w:p w14:paraId="79F02763"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w:t>
      </w:r>
    </w:p>
    <w:p w14:paraId="0D2400CC"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w:t>
      </w:r>
    </w:p>
    <w:p w14:paraId="393F4117"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AB0E4EC"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RRCResume-IEs ::=                   </w:t>
      </w:r>
      <w:r w:rsidRPr="007A60B7">
        <w:rPr>
          <w:rFonts w:ascii="Courier New" w:hAnsi="Courier New"/>
          <w:noProof/>
          <w:color w:val="993366"/>
          <w:sz w:val="16"/>
          <w:lang w:eastAsia="en-GB"/>
        </w:rPr>
        <w:t>SEQUENCE</w:t>
      </w:r>
      <w:r w:rsidRPr="007A60B7">
        <w:rPr>
          <w:rFonts w:ascii="Courier New" w:hAnsi="Courier New"/>
          <w:noProof/>
          <w:sz w:val="16"/>
          <w:lang w:eastAsia="en-GB"/>
        </w:rPr>
        <w:t xml:space="preserve"> {</w:t>
      </w:r>
    </w:p>
    <w:p w14:paraId="7F4B1C34" w14:textId="28465431"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7A60B7">
        <w:rPr>
          <w:rFonts w:ascii="Courier New" w:hAnsi="Courier New"/>
          <w:noProof/>
          <w:sz w:val="16"/>
          <w:lang w:eastAsia="en-GB"/>
        </w:rPr>
        <w:t xml:space="preserve">    radioBearerConfig              RadioBearerConfig </w:t>
      </w:r>
      <w:r w:rsidR="005C6E4F">
        <w:rPr>
          <w:rFonts w:ascii="Courier New" w:hAnsi="Courier New"/>
          <w:noProof/>
          <w:sz w:val="16"/>
          <w:lang w:eastAsia="en-GB"/>
        </w:rPr>
        <w:tab/>
      </w:r>
      <w:r w:rsidR="005C6E4F">
        <w:rPr>
          <w:rFonts w:ascii="Courier New" w:hAnsi="Courier New"/>
          <w:noProof/>
          <w:sz w:val="16"/>
          <w:lang w:eastAsia="en-GB"/>
        </w:rPr>
        <w:tab/>
      </w:r>
      <w:r w:rsidR="005C6E4F">
        <w:rPr>
          <w:rFonts w:ascii="Courier New" w:hAnsi="Courier New"/>
          <w:noProof/>
          <w:sz w:val="16"/>
          <w:lang w:eastAsia="en-GB"/>
        </w:rPr>
        <w:tab/>
      </w:r>
      <w:r w:rsidR="005C6E4F">
        <w:rPr>
          <w:rFonts w:ascii="Courier New" w:hAnsi="Courier New"/>
          <w:noProof/>
          <w:sz w:val="16"/>
          <w:lang w:eastAsia="en-GB"/>
        </w:rPr>
        <w:tab/>
      </w:r>
      <w:r w:rsidR="005C6E4F">
        <w:rPr>
          <w:rFonts w:ascii="Courier New" w:hAnsi="Courier New"/>
          <w:noProof/>
          <w:sz w:val="16"/>
          <w:lang w:eastAsia="en-GB"/>
        </w:rPr>
        <w:tab/>
      </w:r>
      <w:r w:rsidR="005C6E4F">
        <w:rPr>
          <w:rFonts w:ascii="Courier New" w:hAnsi="Courier New"/>
          <w:noProof/>
          <w:sz w:val="16"/>
          <w:lang w:eastAsia="en-GB"/>
        </w:rPr>
        <w:tab/>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Need M</w:t>
      </w:r>
    </w:p>
    <w:p w14:paraId="7F85FB5C" w14:textId="3D692905"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7A60B7">
        <w:rPr>
          <w:rFonts w:ascii="Courier New" w:hAnsi="Courier New"/>
          <w:noProof/>
          <w:sz w:val="16"/>
          <w:lang w:eastAsia="en-GB"/>
        </w:rPr>
        <w:t xml:space="preserve">    masterCellGroup                </w:t>
      </w:r>
      <w:r w:rsidRPr="007A60B7">
        <w:rPr>
          <w:rFonts w:ascii="Courier New" w:hAnsi="Courier New"/>
          <w:noProof/>
          <w:color w:val="993366"/>
          <w:sz w:val="16"/>
          <w:lang w:eastAsia="en-GB"/>
        </w:rPr>
        <w:t>OCTET</w:t>
      </w:r>
      <w:r w:rsidRPr="007A60B7">
        <w:rPr>
          <w:rFonts w:ascii="Courier New" w:hAnsi="Courier New"/>
          <w:noProof/>
          <w:sz w:val="16"/>
          <w:lang w:eastAsia="en-GB"/>
        </w:rPr>
        <w:t xml:space="preserve"> </w:t>
      </w:r>
      <w:r w:rsidRPr="007A60B7">
        <w:rPr>
          <w:rFonts w:ascii="Courier New" w:hAnsi="Courier New"/>
          <w:noProof/>
          <w:color w:val="993366"/>
          <w:sz w:val="16"/>
          <w:lang w:eastAsia="en-GB"/>
        </w:rPr>
        <w:t>STRING</w:t>
      </w:r>
      <w:r w:rsidRPr="007A60B7">
        <w:rPr>
          <w:rFonts w:ascii="Courier New" w:hAnsi="Courier New"/>
          <w:noProof/>
          <w:sz w:val="16"/>
          <w:lang w:eastAsia="en-GB"/>
        </w:rPr>
        <w:t xml:space="preserve"> (CONTAINING CellGroupConfig)</w:t>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Need M</w:t>
      </w:r>
    </w:p>
    <w:p w14:paraId="5208FE05" w14:textId="09FF4B33"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7A60B7">
        <w:rPr>
          <w:rFonts w:ascii="Courier New" w:hAnsi="Courier New"/>
          <w:noProof/>
          <w:sz w:val="16"/>
          <w:lang w:eastAsia="en-GB"/>
        </w:rPr>
        <w:t xml:space="preserve">    measConfig                     MeasConfig</w:t>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Need M</w:t>
      </w:r>
    </w:p>
    <w:p w14:paraId="3E05DA90" w14:textId="66D599C2"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7A60B7">
        <w:rPr>
          <w:rFonts w:ascii="Courier New" w:hAnsi="Courier New"/>
          <w:noProof/>
          <w:sz w:val="16"/>
          <w:lang w:eastAsia="en-GB"/>
        </w:rPr>
        <w:t xml:space="preserve">    fullConfig                     </w:t>
      </w:r>
      <w:r w:rsidRPr="007A60B7">
        <w:rPr>
          <w:rFonts w:ascii="Courier New" w:hAnsi="Courier New"/>
          <w:noProof/>
          <w:color w:val="993366"/>
          <w:sz w:val="16"/>
          <w:lang w:eastAsia="en-GB"/>
        </w:rPr>
        <w:t>ENUMERATED</w:t>
      </w:r>
      <w:r w:rsidRPr="007A60B7">
        <w:rPr>
          <w:rFonts w:ascii="Courier New" w:hAnsi="Courier New"/>
          <w:noProof/>
          <w:sz w:val="16"/>
          <w:lang w:eastAsia="en-GB"/>
        </w:rPr>
        <w:t xml:space="preserve"> {true}</w:t>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Need N</w:t>
      </w:r>
    </w:p>
    <w:p w14:paraId="3A340F37" w14:textId="59AF4255"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lateNonCriticalExtension            </w:t>
      </w:r>
      <w:r w:rsidRPr="007A60B7">
        <w:rPr>
          <w:rFonts w:ascii="Courier New" w:hAnsi="Courier New"/>
          <w:noProof/>
          <w:color w:val="993366"/>
          <w:sz w:val="16"/>
          <w:lang w:eastAsia="en-GB"/>
        </w:rPr>
        <w:t>OCTET</w:t>
      </w:r>
      <w:r w:rsidRPr="007A60B7">
        <w:rPr>
          <w:rFonts w:ascii="Courier New" w:hAnsi="Courier New"/>
          <w:noProof/>
          <w:sz w:val="16"/>
          <w:lang w:eastAsia="en-GB"/>
        </w:rPr>
        <w:t xml:space="preserve"> </w:t>
      </w:r>
      <w:r w:rsidRPr="007A60B7">
        <w:rPr>
          <w:rFonts w:ascii="Courier New" w:hAnsi="Courier New"/>
          <w:noProof/>
          <w:color w:val="993366"/>
          <w:sz w:val="16"/>
          <w:lang w:eastAsia="en-GB"/>
        </w:rPr>
        <w:t>STRING</w:t>
      </w:r>
      <w:r w:rsidRPr="007A60B7">
        <w:rPr>
          <w:rFonts w:ascii="Courier New" w:hAnsi="Courier New"/>
          <w:noProof/>
          <w:sz w:val="16"/>
          <w:lang w:eastAsia="en-GB"/>
        </w:rPr>
        <w:t xml:space="preserve">    </w:t>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r w:rsidRPr="007A60B7">
        <w:rPr>
          <w:rFonts w:ascii="Courier New" w:hAnsi="Courier New"/>
          <w:noProof/>
          <w:sz w:val="16"/>
          <w:lang w:eastAsia="en-GB"/>
        </w:rPr>
        <w:t>,</w:t>
      </w:r>
    </w:p>
    <w:p w14:paraId="7A388C17" w14:textId="17993688"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nonCriticalExtension                RRCResume-v15xy-IEs </w:t>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p>
    <w:p w14:paraId="0BC96A1D"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w:t>
      </w:r>
    </w:p>
    <w:p w14:paraId="48F89E6C"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4E25E71"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993366"/>
          <w:sz w:val="16"/>
          <w:lang w:eastAsia="en-GB"/>
        </w:rPr>
      </w:pPr>
      <w:r w:rsidRPr="007A60B7">
        <w:rPr>
          <w:rFonts w:ascii="Courier New" w:hAnsi="Courier New"/>
          <w:noProof/>
          <w:sz w:val="16"/>
          <w:lang w:eastAsia="en-GB"/>
        </w:rPr>
        <w:t xml:space="preserve">RRCResume-v15xy-IEs ::=             </w:t>
      </w:r>
      <w:r w:rsidRPr="007A60B7">
        <w:rPr>
          <w:rFonts w:ascii="Courier New" w:hAnsi="Courier New"/>
          <w:noProof/>
          <w:color w:val="993366"/>
          <w:sz w:val="16"/>
          <w:lang w:eastAsia="en-GB"/>
        </w:rPr>
        <w:t xml:space="preserve">SEQUENCE </w:t>
      </w:r>
      <w:r w:rsidRPr="007A60B7">
        <w:rPr>
          <w:rFonts w:ascii="Courier New" w:hAnsi="Courier New"/>
          <w:noProof/>
          <w:sz w:val="16"/>
          <w:lang w:eastAsia="en-GB"/>
        </w:rPr>
        <w:t>{</w:t>
      </w:r>
    </w:p>
    <w:p w14:paraId="7B4DDA48" w14:textId="2ACB2BD9"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radioBearerConfig2            </w:t>
      </w:r>
      <w:r w:rsidRPr="007A60B7">
        <w:rPr>
          <w:rFonts w:ascii="Courier New" w:hAnsi="Courier New"/>
          <w:noProof/>
          <w:color w:val="993366"/>
          <w:sz w:val="16"/>
          <w:lang w:eastAsia="en-GB"/>
        </w:rPr>
        <w:t>OCTET</w:t>
      </w:r>
      <w:r w:rsidRPr="007A60B7">
        <w:rPr>
          <w:rFonts w:ascii="Courier New" w:hAnsi="Courier New"/>
          <w:noProof/>
          <w:sz w:val="16"/>
          <w:lang w:eastAsia="en-GB"/>
        </w:rPr>
        <w:t xml:space="preserve"> </w:t>
      </w:r>
      <w:r w:rsidRPr="007A60B7">
        <w:rPr>
          <w:rFonts w:ascii="Courier New" w:hAnsi="Courier New"/>
          <w:noProof/>
          <w:color w:val="993366"/>
          <w:sz w:val="16"/>
          <w:lang w:eastAsia="en-GB"/>
        </w:rPr>
        <w:t>STRING</w:t>
      </w:r>
      <w:r w:rsidRPr="007A60B7">
        <w:rPr>
          <w:rFonts w:ascii="Courier New" w:hAnsi="Courier New"/>
          <w:noProof/>
          <w:sz w:val="16"/>
          <w:lang w:eastAsia="en-GB"/>
        </w:rPr>
        <w:t xml:space="preserve"> (CONTAINING RadioBearerConfig) </w:t>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Need M</w:t>
      </w:r>
    </w:p>
    <w:p w14:paraId="74BBF610" w14:textId="03F7F01B"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sk-Counter                    SK-Counter</w:t>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r w:rsidRPr="007A60B7">
        <w:rPr>
          <w:rFonts w:ascii="Courier New" w:hAnsi="Courier New"/>
          <w:noProof/>
          <w:sz w:val="16"/>
          <w:lang w:eastAsia="en-GB"/>
        </w:rPr>
        <w:t xml:space="preserve">, </w:t>
      </w:r>
      <w:r w:rsidRPr="007A60B7">
        <w:rPr>
          <w:rFonts w:ascii="Courier New" w:hAnsi="Courier New"/>
          <w:noProof/>
          <w:color w:val="808080"/>
          <w:sz w:val="16"/>
          <w:lang w:eastAsia="en-GB"/>
        </w:rPr>
        <w:t>-- Cond S-KeyChange</w:t>
      </w:r>
    </w:p>
    <w:p w14:paraId="69DBB208" w14:textId="5D7F9B69"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 xml:space="preserve">    nonCriticalExtension          </w:t>
      </w:r>
      <w:r w:rsidRPr="007A60B7">
        <w:rPr>
          <w:rFonts w:ascii="Courier New" w:hAnsi="Courier New"/>
          <w:noProof/>
          <w:color w:val="993366"/>
          <w:sz w:val="16"/>
          <w:lang w:eastAsia="en-GB"/>
        </w:rPr>
        <w:t>SEQUENCE</w:t>
      </w:r>
      <w:r w:rsidRPr="007A60B7">
        <w:rPr>
          <w:rFonts w:ascii="Courier New" w:hAnsi="Courier New"/>
          <w:noProof/>
          <w:sz w:val="16"/>
          <w:lang w:eastAsia="en-GB"/>
        </w:rPr>
        <w:t>{}</w:t>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00CE5809">
        <w:rPr>
          <w:rFonts w:ascii="Courier New" w:hAnsi="Courier New"/>
          <w:noProof/>
          <w:sz w:val="16"/>
          <w:lang w:eastAsia="en-GB"/>
        </w:rPr>
        <w:tab/>
      </w:r>
      <w:r w:rsidRPr="007A60B7">
        <w:rPr>
          <w:rFonts w:ascii="Courier New" w:hAnsi="Courier New"/>
          <w:noProof/>
          <w:color w:val="993366"/>
          <w:sz w:val="16"/>
          <w:lang w:eastAsia="en-GB"/>
        </w:rPr>
        <w:t>OPTIONAL</w:t>
      </w:r>
    </w:p>
    <w:p w14:paraId="2C49BE3D" w14:textId="77777777" w:rsidR="007A60B7" w:rsidRPr="007A60B7" w:rsidRDefault="007A60B7" w:rsidP="007A6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7A60B7">
        <w:rPr>
          <w:rFonts w:ascii="Courier New" w:hAnsi="Courier New"/>
          <w:noProof/>
          <w:sz w:val="16"/>
          <w:lang w:eastAsia="en-GB"/>
        </w:rPr>
        <w:t>}</w:t>
      </w:r>
    </w:p>
    <w:p w14:paraId="1CC42F8A" w14:textId="11794F56" w:rsidR="00D94C4D" w:rsidRDefault="00D94C4D" w:rsidP="00D94C4D">
      <w:pPr>
        <w:spacing w:after="0"/>
      </w:pPr>
    </w:p>
    <w:p w14:paraId="75E55B06" w14:textId="3FD744AD" w:rsidR="007A60B7" w:rsidRDefault="00762FDB" w:rsidP="00D94C4D">
      <w:pPr>
        <w:spacing w:after="0"/>
      </w:pPr>
      <w:r>
        <w:t xml:space="preserve">As can be seen above, it is not possible to configure SCG in the </w:t>
      </w:r>
      <w:r w:rsidRPr="00C7715D">
        <w:rPr>
          <w:i/>
        </w:rPr>
        <w:t>RRCResume</w:t>
      </w:r>
      <w:r>
        <w:t xml:space="preserve"> message.</w:t>
      </w:r>
    </w:p>
    <w:p w14:paraId="4072833B" w14:textId="278161B6" w:rsidR="006D0061" w:rsidRDefault="006D0061" w:rsidP="00D94C4D">
      <w:pPr>
        <w:spacing w:after="0"/>
      </w:pPr>
      <w:r>
        <w:lastRenderedPageBreak/>
        <w:t>Similarly, the Rel-15 LTE RRCConnectionResume message does not contain any SCG configurations:</w:t>
      </w:r>
    </w:p>
    <w:p w14:paraId="298E3D90" w14:textId="50DC8ADD" w:rsidR="006D0061" w:rsidRDefault="006D0061" w:rsidP="00D94C4D">
      <w:pPr>
        <w:spacing w:after="0"/>
      </w:pPr>
    </w:p>
    <w:p w14:paraId="607DD6E6" w14:textId="77777777" w:rsidR="00917A92" w:rsidRDefault="00917A92" w:rsidP="00917A92">
      <w:pPr>
        <w:pStyle w:val="PL"/>
        <w:shd w:val="clear" w:color="auto" w:fill="E6E6E6"/>
        <w:rPr>
          <w:lang w:val="en-GB"/>
        </w:rPr>
      </w:pPr>
      <w:r>
        <w:t>-- ASN1START</w:t>
      </w:r>
    </w:p>
    <w:p w14:paraId="56AA2A4B" w14:textId="77777777" w:rsidR="00917A92" w:rsidRDefault="00917A92" w:rsidP="00917A92">
      <w:pPr>
        <w:pStyle w:val="PL"/>
        <w:shd w:val="clear" w:color="auto" w:fill="E6E6E6"/>
      </w:pPr>
    </w:p>
    <w:p w14:paraId="592558EF" w14:textId="77777777" w:rsidR="00917A92" w:rsidRDefault="00917A92" w:rsidP="00917A92">
      <w:pPr>
        <w:pStyle w:val="PL"/>
        <w:shd w:val="clear" w:color="auto" w:fill="E6E6E6"/>
      </w:pPr>
      <w:r>
        <w:t>RRCConnectionResume-r13 ::=</w:t>
      </w:r>
      <w:r>
        <w:tab/>
      </w:r>
      <w:r>
        <w:tab/>
        <w:t>SEQUENCE {</w:t>
      </w:r>
    </w:p>
    <w:p w14:paraId="08D1B2ED" w14:textId="77777777" w:rsidR="00917A92" w:rsidRDefault="00917A92" w:rsidP="00917A92">
      <w:pPr>
        <w:pStyle w:val="PL"/>
        <w:shd w:val="clear" w:color="auto" w:fill="E6E6E6"/>
        <w:rPr>
          <w:snapToGrid w:val="0"/>
        </w:rPr>
      </w:pPr>
      <w:r>
        <w:rPr>
          <w:snapToGrid w:val="0"/>
        </w:rPr>
        <w:tab/>
        <w:t>rrc-TransactionIdentifier</w:t>
      </w:r>
      <w:r>
        <w:rPr>
          <w:snapToGrid w:val="0"/>
        </w:rPr>
        <w:tab/>
      </w:r>
      <w:r>
        <w:rPr>
          <w:snapToGrid w:val="0"/>
        </w:rPr>
        <w:tab/>
        <w:t>RRC-TransactionIdentifier,</w:t>
      </w:r>
    </w:p>
    <w:p w14:paraId="6FC9E95D" w14:textId="77777777" w:rsidR="00917A92" w:rsidRDefault="00917A92" w:rsidP="00917A92">
      <w:pPr>
        <w:pStyle w:val="PL"/>
        <w:shd w:val="clear" w:color="auto" w:fill="E6E6E6"/>
      </w:pPr>
      <w:r>
        <w:tab/>
        <w:t>criticalExtensions</w:t>
      </w:r>
      <w:r>
        <w:tab/>
      </w:r>
      <w:r>
        <w:tab/>
      </w:r>
      <w:r>
        <w:tab/>
      </w:r>
      <w:r>
        <w:tab/>
        <w:t>CHOICE {</w:t>
      </w:r>
    </w:p>
    <w:p w14:paraId="300A88A0" w14:textId="77777777" w:rsidR="00917A92" w:rsidRDefault="00917A92" w:rsidP="00917A92">
      <w:pPr>
        <w:pStyle w:val="PL"/>
        <w:shd w:val="clear" w:color="auto" w:fill="E6E6E6"/>
      </w:pPr>
      <w:r>
        <w:tab/>
      </w:r>
      <w:r>
        <w:tab/>
        <w:t>c1</w:t>
      </w:r>
      <w:r>
        <w:tab/>
      </w:r>
      <w:r>
        <w:tab/>
      </w:r>
      <w:r>
        <w:tab/>
      </w:r>
      <w:r>
        <w:tab/>
      </w:r>
      <w:r>
        <w:tab/>
      </w:r>
      <w:r>
        <w:tab/>
      </w:r>
      <w:r>
        <w:tab/>
      </w:r>
      <w:r>
        <w:tab/>
        <w:t>CHOICE {</w:t>
      </w:r>
    </w:p>
    <w:p w14:paraId="1F283513" w14:textId="77777777" w:rsidR="00917A92" w:rsidRDefault="00917A92" w:rsidP="00917A92">
      <w:pPr>
        <w:pStyle w:val="PL"/>
        <w:shd w:val="clear" w:color="auto" w:fill="E6E6E6"/>
      </w:pPr>
      <w:r>
        <w:tab/>
      </w:r>
      <w:r>
        <w:tab/>
      </w:r>
      <w:r>
        <w:tab/>
        <w:t>rrcConnectionResume-r13</w:t>
      </w:r>
      <w:r>
        <w:tab/>
      </w:r>
      <w:r>
        <w:tab/>
      </w:r>
      <w:r>
        <w:tab/>
        <w:t>RRCConnectionResume-r13-IEs,</w:t>
      </w:r>
    </w:p>
    <w:p w14:paraId="6488D04C" w14:textId="77777777" w:rsidR="00917A92" w:rsidRPr="00AB31D0" w:rsidRDefault="00917A92" w:rsidP="00917A92">
      <w:pPr>
        <w:pStyle w:val="PL"/>
        <w:shd w:val="clear" w:color="auto" w:fill="E6E6E6"/>
        <w:rPr>
          <w:lang w:val="sv-SE"/>
        </w:rPr>
      </w:pPr>
      <w:r>
        <w:tab/>
      </w:r>
      <w:r>
        <w:tab/>
      </w:r>
      <w:r>
        <w:tab/>
      </w:r>
      <w:r w:rsidRPr="00AB31D0">
        <w:rPr>
          <w:lang w:val="sv-SE"/>
        </w:rPr>
        <w:t>spare3</w:t>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t>NULL,</w:t>
      </w:r>
    </w:p>
    <w:p w14:paraId="6FABEEDD" w14:textId="77777777" w:rsidR="00917A92" w:rsidRPr="00AB31D0" w:rsidRDefault="00917A92" w:rsidP="00917A92">
      <w:pPr>
        <w:pStyle w:val="PL"/>
        <w:shd w:val="clear" w:color="auto" w:fill="E6E6E6"/>
        <w:rPr>
          <w:lang w:val="sv-SE"/>
        </w:rPr>
      </w:pPr>
      <w:r w:rsidRPr="00AB31D0">
        <w:rPr>
          <w:lang w:val="sv-SE"/>
        </w:rPr>
        <w:tab/>
      </w:r>
      <w:r w:rsidRPr="00AB31D0">
        <w:rPr>
          <w:lang w:val="sv-SE"/>
        </w:rPr>
        <w:tab/>
      </w:r>
      <w:r w:rsidRPr="00AB31D0">
        <w:rPr>
          <w:lang w:val="sv-SE"/>
        </w:rPr>
        <w:tab/>
        <w:t>spare2</w:t>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t>NULL,</w:t>
      </w:r>
    </w:p>
    <w:p w14:paraId="31F78CC5" w14:textId="77777777" w:rsidR="00917A92" w:rsidRPr="00AB31D0" w:rsidRDefault="00917A92" w:rsidP="00917A92">
      <w:pPr>
        <w:pStyle w:val="PL"/>
        <w:shd w:val="clear" w:color="auto" w:fill="E6E6E6"/>
        <w:rPr>
          <w:lang w:val="sv-SE"/>
        </w:rPr>
      </w:pPr>
      <w:r w:rsidRPr="00AB31D0">
        <w:rPr>
          <w:lang w:val="sv-SE"/>
        </w:rPr>
        <w:tab/>
      </w:r>
      <w:r w:rsidRPr="00AB31D0">
        <w:rPr>
          <w:lang w:val="sv-SE"/>
        </w:rPr>
        <w:tab/>
      </w:r>
      <w:r w:rsidRPr="00AB31D0">
        <w:rPr>
          <w:lang w:val="sv-SE"/>
        </w:rPr>
        <w:tab/>
        <w:t>spare1</w:t>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r>
      <w:r w:rsidRPr="00AB31D0">
        <w:rPr>
          <w:lang w:val="sv-SE"/>
        </w:rPr>
        <w:tab/>
        <w:t>NULL</w:t>
      </w:r>
    </w:p>
    <w:p w14:paraId="00E03E68" w14:textId="77777777" w:rsidR="00917A92" w:rsidRDefault="00917A92" w:rsidP="00917A92">
      <w:pPr>
        <w:pStyle w:val="PL"/>
        <w:shd w:val="clear" w:color="auto" w:fill="E6E6E6"/>
      </w:pPr>
      <w:r w:rsidRPr="00AB31D0">
        <w:rPr>
          <w:lang w:val="sv-SE"/>
        </w:rPr>
        <w:tab/>
      </w:r>
      <w:r w:rsidRPr="00AB31D0">
        <w:rPr>
          <w:lang w:val="sv-SE"/>
        </w:rPr>
        <w:tab/>
      </w:r>
      <w:r>
        <w:t>},</w:t>
      </w:r>
    </w:p>
    <w:p w14:paraId="35C6D148" w14:textId="77777777" w:rsidR="00917A92" w:rsidRDefault="00917A92" w:rsidP="00917A92">
      <w:pPr>
        <w:pStyle w:val="PL"/>
        <w:shd w:val="clear" w:color="auto" w:fill="E6E6E6"/>
      </w:pPr>
      <w:r>
        <w:tab/>
      </w:r>
      <w:r>
        <w:tab/>
        <w:t>criticalExtensionsFuture</w:t>
      </w:r>
      <w:r>
        <w:tab/>
      </w:r>
      <w:r>
        <w:tab/>
        <w:t>SEQUENCE {}</w:t>
      </w:r>
    </w:p>
    <w:p w14:paraId="27578529" w14:textId="77777777" w:rsidR="00917A92" w:rsidRDefault="00917A92" w:rsidP="00917A92">
      <w:pPr>
        <w:pStyle w:val="PL"/>
        <w:shd w:val="clear" w:color="auto" w:fill="E6E6E6"/>
      </w:pPr>
      <w:r>
        <w:tab/>
        <w:t>}</w:t>
      </w:r>
    </w:p>
    <w:p w14:paraId="639C3834" w14:textId="77777777" w:rsidR="00917A92" w:rsidRDefault="00917A92" w:rsidP="00917A92">
      <w:pPr>
        <w:pStyle w:val="PL"/>
        <w:shd w:val="clear" w:color="auto" w:fill="E6E6E6"/>
      </w:pPr>
      <w:r>
        <w:t>}</w:t>
      </w:r>
    </w:p>
    <w:p w14:paraId="7B251993" w14:textId="77777777" w:rsidR="00917A92" w:rsidRDefault="00917A92" w:rsidP="00917A92">
      <w:pPr>
        <w:pStyle w:val="PL"/>
        <w:shd w:val="clear" w:color="auto" w:fill="E6E6E6"/>
      </w:pPr>
    </w:p>
    <w:p w14:paraId="595311D0" w14:textId="77777777" w:rsidR="00917A92" w:rsidRDefault="00917A92" w:rsidP="00917A92">
      <w:pPr>
        <w:pStyle w:val="PL"/>
        <w:shd w:val="clear" w:color="auto" w:fill="E6E6E6"/>
      </w:pPr>
      <w:r>
        <w:t>RRCConnectionResume-r13-IEs ::=</w:t>
      </w:r>
      <w:r>
        <w:tab/>
      </w:r>
      <w:r>
        <w:tab/>
        <w:t>SEQUENCE {</w:t>
      </w:r>
    </w:p>
    <w:p w14:paraId="62DF4AAD" w14:textId="77777777" w:rsidR="00917A92" w:rsidRDefault="00917A92" w:rsidP="00917A92">
      <w:pPr>
        <w:pStyle w:val="PL"/>
        <w:shd w:val="clear" w:color="auto" w:fill="E6E6E6"/>
      </w:pPr>
      <w:r>
        <w:tab/>
        <w:t>radioResourceConfigDedicated-r13</w:t>
      </w:r>
      <w:r>
        <w:tab/>
      </w:r>
      <w:r>
        <w:tab/>
        <w:t>RadioResourceConfigDedicated</w:t>
      </w:r>
      <w:r>
        <w:tab/>
        <w:t>OPTIONAL,</w:t>
      </w:r>
      <w:r>
        <w:tab/>
        <w:t>-- Need ON</w:t>
      </w:r>
    </w:p>
    <w:p w14:paraId="2B40C131" w14:textId="77777777" w:rsidR="00917A92" w:rsidRDefault="00917A92" w:rsidP="00917A92">
      <w:pPr>
        <w:pStyle w:val="PL"/>
        <w:shd w:val="clear" w:color="auto" w:fill="E6E6E6"/>
      </w:pPr>
      <w:r>
        <w:tab/>
        <w:t>nextHopChainingCount-r13</w:t>
      </w:r>
      <w:r>
        <w:tab/>
      </w:r>
      <w:r>
        <w:tab/>
      </w:r>
      <w:r>
        <w:tab/>
      </w:r>
      <w:r>
        <w:tab/>
        <w:t>NextHopChainingCount,</w:t>
      </w:r>
    </w:p>
    <w:p w14:paraId="6E402F51" w14:textId="77777777" w:rsidR="00917A92" w:rsidRDefault="00917A92" w:rsidP="00917A92">
      <w:pPr>
        <w:pStyle w:val="PL"/>
        <w:shd w:val="clear" w:color="auto" w:fill="E6E6E6"/>
      </w:pPr>
      <w:r>
        <w:tab/>
        <w:t>measConfig-r13</w:t>
      </w:r>
      <w:r>
        <w:tab/>
      </w:r>
      <w:r>
        <w:tab/>
      </w:r>
      <w:r>
        <w:tab/>
      </w:r>
      <w:r>
        <w:tab/>
      </w:r>
      <w:r>
        <w:tab/>
      </w:r>
      <w:r>
        <w:tab/>
      </w:r>
      <w:r>
        <w:tab/>
        <w:t>MeasConfig</w:t>
      </w:r>
      <w:r>
        <w:tab/>
      </w:r>
      <w:r>
        <w:tab/>
      </w:r>
      <w:r>
        <w:tab/>
      </w:r>
      <w:r>
        <w:tab/>
      </w:r>
      <w:r>
        <w:tab/>
      </w:r>
      <w:r>
        <w:tab/>
        <w:t>OPTIONAL,</w:t>
      </w:r>
      <w:r>
        <w:tab/>
        <w:t>-- Need ON</w:t>
      </w:r>
    </w:p>
    <w:p w14:paraId="2F64314F" w14:textId="77777777" w:rsidR="00917A92" w:rsidRDefault="00917A92" w:rsidP="00917A92">
      <w:pPr>
        <w:pStyle w:val="PL"/>
        <w:shd w:val="clear" w:color="auto" w:fill="E6E6E6"/>
      </w:pPr>
      <w:r>
        <w:tab/>
        <w:t>antennaInfoDedicatedPCell-r13</w:t>
      </w:r>
      <w:r>
        <w:tab/>
      </w:r>
      <w:r>
        <w:tab/>
      </w:r>
      <w:r>
        <w:tab/>
        <w:t>AntennaInfoDedicated-v10i0</w:t>
      </w:r>
      <w:r>
        <w:tab/>
      </w:r>
      <w:r>
        <w:tab/>
        <w:t>OPTIONAL,</w:t>
      </w:r>
      <w:r>
        <w:tab/>
        <w:t>-- Need ON</w:t>
      </w:r>
    </w:p>
    <w:p w14:paraId="31C47958" w14:textId="77777777" w:rsidR="00917A92" w:rsidRDefault="00917A92" w:rsidP="00917A92">
      <w:pPr>
        <w:pStyle w:val="PL"/>
        <w:shd w:val="clear" w:color="auto" w:fill="E6E6E6"/>
      </w:pPr>
      <w:r>
        <w:tab/>
        <w:t>drb-ContinueROHC-r13</w:t>
      </w:r>
      <w:r>
        <w:tab/>
      </w:r>
      <w:r>
        <w:tab/>
      </w:r>
      <w:r>
        <w:tab/>
      </w:r>
      <w:r>
        <w:tab/>
      </w:r>
      <w:r>
        <w:tab/>
        <w:t>ENUMERATED {true}</w:t>
      </w:r>
      <w:r>
        <w:tab/>
      </w:r>
      <w:r>
        <w:tab/>
      </w:r>
      <w:r>
        <w:tab/>
      </w:r>
      <w:r>
        <w:tab/>
        <w:t>OPTIONAL,</w:t>
      </w:r>
      <w:r>
        <w:tab/>
        <w:t>-- Need OP</w:t>
      </w:r>
    </w:p>
    <w:p w14:paraId="596FF00C" w14:textId="77777777" w:rsidR="00917A92" w:rsidRDefault="00917A92" w:rsidP="00917A92">
      <w:pPr>
        <w:pStyle w:val="PL"/>
        <w:shd w:val="clear" w:color="auto" w:fill="E6E6E6"/>
      </w:pPr>
      <w:r>
        <w:tab/>
        <w:t>lateNonCriticalExtension</w:t>
      </w:r>
      <w:r>
        <w:tab/>
      </w:r>
      <w:r>
        <w:tab/>
      </w:r>
      <w:r>
        <w:tab/>
      </w:r>
      <w:r>
        <w:tab/>
        <w:t>OCTET STRING</w:t>
      </w:r>
      <w:r>
        <w:tab/>
      </w:r>
      <w:r>
        <w:tab/>
      </w:r>
      <w:r>
        <w:tab/>
      </w:r>
      <w:r>
        <w:tab/>
      </w:r>
      <w:r>
        <w:tab/>
        <w:t>OPTIONAL,</w:t>
      </w:r>
    </w:p>
    <w:p w14:paraId="3658D659" w14:textId="77777777" w:rsidR="00917A92" w:rsidRDefault="00917A92" w:rsidP="00917A92">
      <w:pPr>
        <w:pStyle w:val="PL"/>
        <w:shd w:val="clear" w:color="auto" w:fill="E6E6E6"/>
      </w:pPr>
      <w:r>
        <w:tab/>
        <w:t>rrcConnectionResume-v1430-IEs</w:t>
      </w:r>
      <w:r>
        <w:tab/>
      </w:r>
      <w:r>
        <w:tab/>
      </w:r>
      <w:r>
        <w:tab/>
        <w:t>RRCConnectionResume-v1430-IEs</w:t>
      </w:r>
      <w:r>
        <w:tab/>
        <w:t>OPTIONAL</w:t>
      </w:r>
    </w:p>
    <w:p w14:paraId="0923F3F2" w14:textId="77777777" w:rsidR="00917A92" w:rsidRDefault="00917A92" w:rsidP="00917A92">
      <w:pPr>
        <w:pStyle w:val="PL"/>
        <w:shd w:val="clear" w:color="auto" w:fill="E6E6E6"/>
      </w:pPr>
      <w:r>
        <w:t>}</w:t>
      </w:r>
    </w:p>
    <w:p w14:paraId="435235B3" w14:textId="77777777" w:rsidR="00917A92" w:rsidRDefault="00917A92" w:rsidP="00917A92">
      <w:pPr>
        <w:pStyle w:val="PL"/>
        <w:shd w:val="clear" w:color="auto" w:fill="E6E6E6"/>
      </w:pPr>
    </w:p>
    <w:p w14:paraId="43E2E300" w14:textId="77777777" w:rsidR="00917A92" w:rsidRDefault="00917A92" w:rsidP="00917A92">
      <w:pPr>
        <w:pStyle w:val="PL"/>
        <w:shd w:val="clear" w:color="auto" w:fill="E6E6E6"/>
      </w:pPr>
      <w:r>
        <w:t>RRCConnectionResume-v1430-IEs ::= SEQUENCE {</w:t>
      </w:r>
    </w:p>
    <w:p w14:paraId="722B6212" w14:textId="77777777" w:rsidR="00917A92" w:rsidRDefault="00917A92" w:rsidP="00917A92">
      <w:pPr>
        <w:pStyle w:val="PL"/>
        <w:shd w:val="clear" w:color="auto" w:fill="E6E6E6"/>
      </w:pPr>
      <w:r>
        <w:tab/>
        <w:t>otherConfig-r14</w:t>
      </w:r>
      <w:r>
        <w:tab/>
      </w:r>
      <w:r>
        <w:tab/>
      </w:r>
      <w:r>
        <w:tab/>
      </w:r>
      <w:r>
        <w:tab/>
      </w:r>
      <w:r>
        <w:tab/>
      </w:r>
      <w:r>
        <w:tab/>
        <w:t>OtherConfig-r9</w:t>
      </w:r>
      <w:r>
        <w:tab/>
      </w:r>
      <w:r>
        <w:tab/>
      </w:r>
      <w:r>
        <w:tab/>
      </w:r>
      <w:r>
        <w:tab/>
      </w:r>
      <w:r>
        <w:tab/>
        <w:t>OPTIONAL,</w:t>
      </w:r>
      <w:r>
        <w:tab/>
      </w:r>
      <w:r>
        <w:tab/>
        <w:t>-- Need ON</w:t>
      </w:r>
    </w:p>
    <w:p w14:paraId="055E3C09" w14:textId="77777777" w:rsidR="00917A92" w:rsidRDefault="00917A92" w:rsidP="00917A92">
      <w:pPr>
        <w:pStyle w:val="PL"/>
        <w:shd w:val="clear" w:color="auto" w:fill="E6E6E6"/>
      </w:pPr>
      <w:r>
        <w:tab/>
        <w:t>rrcConnectionResume-v1510-IEs</w:t>
      </w:r>
      <w:r>
        <w:tab/>
      </w:r>
      <w:r>
        <w:tab/>
        <w:t>RRCConnectionResume-v1510-IEs</w:t>
      </w:r>
      <w:r>
        <w:tab/>
        <w:t>OPTIONAL</w:t>
      </w:r>
    </w:p>
    <w:p w14:paraId="0B31E38A" w14:textId="77777777" w:rsidR="00917A92" w:rsidRDefault="00917A92" w:rsidP="00917A92">
      <w:pPr>
        <w:pStyle w:val="PL"/>
        <w:shd w:val="clear" w:color="auto" w:fill="E6E6E6"/>
      </w:pPr>
      <w:r>
        <w:t>}</w:t>
      </w:r>
    </w:p>
    <w:p w14:paraId="13F2D670" w14:textId="77777777" w:rsidR="00917A92" w:rsidRDefault="00917A92" w:rsidP="00917A92">
      <w:pPr>
        <w:pStyle w:val="PL"/>
        <w:shd w:val="clear" w:color="auto" w:fill="E6E6E6"/>
      </w:pPr>
    </w:p>
    <w:p w14:paraId="66194E18" w14:textId="77777777" w:rsidR="00917A92" w:rsidRDefault="00917A92" w:rsidP="00917A92">
      <w:pPr>
        <w:pStyle w:val="PL"/>
        <w:shd w:val="clear" w:color="auto" w:fill="E6E6E6"/>
      </w:pPr>
      <w:r>
        <w:t>RRCConnectionResume-v1510-IEs ::= SEQUENCE {</w:t>
      </w:r>
    </w:p>
    <w:p w14:paraId="73D5CC87" w14:textId="77777777" w:rsidR="00917A92" w:rsidRDefault="00917A92" w:rsidP="00917A92">
      <w:pPr>
        <w:pStyle w:val="PL"/>
        <w:shd w:val="clear" w:color="auto" w:fill="E6E6E6"/>
      </w:pPr>
      <w:r>
        <w:tab/>
        <w:t>sk-Counter-r15</w:t>
      </w:r>
      <w:r>
        <w:tab/>
      </w:r>
      <w:r>
        <w:tab/>
      </w:r>
      <w:r>
        <w:tab/>
      </w:r>
      <w:r>
        <w:tab/>
      </w:r>
      <w:r>
        <w:tab/>
      </w:r>
      <w:r>
        <w:tab/>
        <w:t>INTEGER (0.. 65535)</w:t>
      </w:r>
      <w:r>
        <w:tab/>
      </w:r>
      <w:r>
        <w:tab/>
      </w:r>
      <w:r>
        <w:tab/>
      </w:r>
      <w:r>
        <w:tab/>
        <w:t>OPTIONAL,</w:t>
      </w:r>
      <w:r>
        <w:tab/>
        <w:t>-- Need ON</w:t>
      </w:r>
    </w:p>
    <w:p w14:paraId="6C1440C4" w14:textId="77777777" w:rsidR="00917A92" w:rsidRDefault="00917A92" w:rsidP="00917A92">
      <w:pPr>
        <w:pStyle w:val="PL"/>
        <w:shd w:val="clear" w:color="auto" w:fill="E6E6E6"/>
      </w:pPr>
      <w:r>
        <w:tab/>
        <w:t>nr-RadioBearerConfig1-r15</w:t>
      </w:r>
      <w:r>
        <w:tab/>
      </w:r>
      <w:r>
        <w:tab/>
      </w:r>
      <w:r>
        <w:tab/>
        <w:t>OCTET STRING</w:t>
      </w:r>
      <w:r>
        <w:tab/>
      </w:r>
      <w:r>
        <w:tab/>
      </w:r>
      <w:r>
        <w:tab/>
      </w:r>
      <w:r>
        <w:tab/>
      </w:r>
      <w:r>
        <w:tab/>
        <w:t>OPTIONAL,</w:t>
      </w:r>
      <w:r>
        <w:tab/>
        <w:t>-- Need ON</w:t>
      </w:r>
    </w:p>
    <w:p w14:paraId="6005846E" w14:textId="77777777" w:rsidR="00917A92" w:rsidRDefault="00917A92" w:rsidP="00917A92">
      <w:pPr>
        <w:pStyle w:val="PL"/>
        <w:shd w:val="clear" w:color="auto" w:fill="E6E6E6"/>
      </w:pPr>
      <w:r>
        <w:tab/>
        <w:t>nr-RadioBearerConfig2-r15</w:t>
      </w:r>
      <w:r>
        <w:tab/>
      </w:r>
      <w:r>
        <w:tab/>
      </w:r>
      <w:r>
        <w:tab/>
        <w:t>OCTET STRING</w:t>
      </w:r>
      <w:r>
        <w:tab/>
      </w:r>
      <w:r>
        <w:tab/>
      </w:r>
      <w:r>
        <w:tab/>
      </w:r>
      <w:r>
        <w:tab/>
      </w:r>
      <w:r>
        <w:tab/>
        <w:t>OPTIONAL,</w:t>
      </w:r>
      <w:r>
        <w:tab/>
        <w:t>-- Need ON</w:t>
      </w:r>
    </w:p>
    <w:p w14:paraId="4EB65916" w14:textId="77777777" w:rsidR="00917A92" w:rsidRDefault="00917A92" w:rsidP="00917A92">
      <w:pPr>
        <w:pStyle w:val="PL"/>
        <w:shd w:val="clear" w:color="auto" w:fill="E6E6E6"/>
      </w:pPr>
      <w:r>
        <w:tab/>
        <w:t>nonCriticalExtension</w:t>
      </w:r>
      <w:r>
        <w:tab/>
      </w:r>
      <w:r>
        <w:tab/>
      </w:r>
      <w:r>
        <w:tab/>
      </w:r>
      <w:r>
        <w:tab/>
        <w:t>RRCConnectionResume-v1530-IEs</w:t>
      </w:r>
      <w:r>
        <w:tab/>
        <w:t>OPTIONAL</w:t>
      </w:r>
    </w:p>
    <w:p w14:paraId="448474C3" w14:textId="77777777" w:rsidR="00917A92" w:rsidRDefault="00917A92" w:rsidP="00917A92">
      <w:pPr>
        <w:pStyle w:val="PL"/>
        <w:shd w:val="clear" w:color="auto" w:fill="E6E6E6"/>
      </w:pPr>
      <w:r>
        <w:t>}</w:t>
      </w:r>
    </w:p>
    <w:p w14:paraId="28803987" w14:textId="77777777" w:rsidR="00917A92" w:rsidRDefault="00917A92" w:rsidP="00917A92">
      <w:pPr>
        <w:pStyle w:val="PL"/>
        <w:shd w:val="clear" w:color="auto" w:fill="E6E6E6"/>
      </w:pPr>
    </w:p>
    <w:p w14:paraId="5A2BBDF8" w14:textId="77777777" w:rsidR="00917A92" w:rsidRDefault="00917A92" w:rsidP="00917A92">
      <w:pPr>
        <w:pStyle w:val="PL"/>
        <w:shd w:val="clear" w:color="auto" w:fill="E6E6E6"/>
      </w:pPr>
      <w:r>
        <w:t>RRCConnectionResume-v1530-IEs ::= SEQUENCE {</w:t>
      </w:r>
    </w:p>
    <w:p w14:paraId="5B23A956" w14:textId="77777777" w:rsidR="00917A92" w:rsidRDefault="00917A92" w:rsidP="00917A92">
      <w:pPr>
        <w:pStyle w:val="PL"/>
        <w:shd w:val="clear" w:color="auto" w:fill="E6E6E6"/>
      </w:pPr>
      <w:r>
        <w:tab/>
        <w:t>fullConfig-r15</w:t>
      </w:r>
      <w:r>
        <w:tab/>
      </w:r>
      <w:r>
        <w:tab/>
      </w:r>
      <w:r>
        <w:tab/>
      </w:r>
      <w:r>
        <w:tab/>
      </w:r>
      <w:r>
        <w:tab/>
      </w:r>
      <w:r>
        <w:tab/>
        <w:t>ENUMERATED {true}</w:t>
      </w:r>
      <w:r>
        <w:tab/>
      </w:r>
      <w:r>
        <w:tab/>
      </w:r>
      <w:r>
        <w:tab/>
      </w:r>
      <w:r>
        <w:tab/>
        <w:t>OPTIONAL,</w:t>
      </w:r>
      <w:r>
        <w:tab/>
        <w:t>-- Need ON</w:t>
      </w:r>
    </w:p>
    <w:p w14:paraId="022424B5" w14:textId="77777777" w:rsidR="00917A92" w:rsidRDefault="00917A92" w:rsidP="00917A92">
      <w:pPr>
        <w:pStyle w:val="PL"/>
        <w:shd w:val="clear" w:color="auto" w:fill="E6E6E6"/>
      </w:pPr>
      <w:r>
        <w:tab/>
        <w:t>nonCriticalExtension</w:t>
      </w:r>
      <w:r>
        <w:tab/>
      </w:r>
      <w:r>
        <w:tab/>
      </w:r>
      <w:r>
        <w:tab/>
      </w:r>
      <w:r>
        <w:tab/>
        <w:t>SEQUENCE {}</w:t>
      </w:r>
      <w:r>
        <w:tab/>
      </w:r>
      <w:r>
        <w:tab/>
      </w:r>
      <w:r>
        <w:tab/>
      </w:r>
      <w:r>
        <w:tab/>
      </w:r>
      <w:r>
        <w:tab/>
      </w:r>
      <w:r>
        <w:tab/>
        <w:t>OPTIONAL</w:t>
      </w:r>
    </w:p>
    <w:p w14:paraId="3FA0ECC6" w14:textId="77777777" w:rsidR="00917A92" w:rsidRDefault="00917A92" w:rsidP="00917A92">
      <w:pPr>
        <w:pStyle w:val="PL"/>
        <w:shd w:val="clear" w:color="auto" w:fill="E6E6E6"/>
      </w:pPr>
      <w:r>
        <w:t>}</w:t>
      </w:r>
    </w:p>
    <w:p w14:paraId="1BA84A8A" w14:textId="77777777" w:rsidR="00917A92" w:rsidRDefault="00917A92" w:rsidP="00917A92">
      <w:pPr>
        <w:pStyle w:val="PL"/>
        <w:shd w:val="clear" w:color="auto" w:fill="E6E6E6"/>
      </w:pPr>
    </w:p>
    <w:p w14:paraId="22405C1D" w14:textId="77777777" w:rsidR="00917A92" w:rsidRDefault="00917A92" w:rsidP="00917A92">
      <w:pPr>
        <w:pStyle w:val="PL"/>
        <w:shd w:val="clear" w:color="auto" w:fill="E6E6E6"/>
      </w:pPr>
      <w:r>
        <w:t>-- ASN1STOP</w:t>
      </w:r>
    </w:p>
    <w:p w14:paraId="2467FCBA" w14:textId="77777777" w:rsidR="006D0061" w:rsidRDefault="006D0061" w:rsidP="00D94C4D">
      <w:pPr>
        <w:spacing w:after="0"/>
      </w:pPr>
    </w:p>
    <w:p w14:paraId="01D8EAA0" w14:textId="73358BF3" w:rsidR="00DB2B2D" w:rsidRDefault="00762FDB" w:rsidP="00DB2B2D">
      <w:pPr>
        <w:pStyle w:val="Observation"/>
      </w:pPr>
      <w:bookmarkStart w:id="30" w:name="_Toc4530807"/>
      <w:bookmarkStart w:id="31" w:name="_Toc4535180"/>
      <w:bookmarkStart w:id="32" w:name="_Toc4535351"/>
      <w:bookmarkStart w:id="33" w:name="_Toc4535562"/>
      <w:bookmarkStart w:id="34" w:name="_Toc4535596"/>
      <w:bookmarkStart w:id="35" w:name="_Toc4706326"/>
      <w:bookmarkStart w:id="36" w:name="_Toc7523963"/>
      <w:bookmarkStart w:id="37" w:name="_Toc7524041"/>
      <w:r>
        <w:t xml:space="preserve">In </w:t>
      </w:r>
      <w:r w:rsidR="006E6BBA">
        <w:t xml:space="preserve">NR </w:t>
      </w:r>
      <w:r w:rsidR="00917A92">
        <w:t xml:space="preserve">and LTE </w:t>
      </w:r>
      <w:r>
        <w:t xml:space="preserve">Rel-15, it is not possible to configure </w:t>
      </w:r>
      <w:r w:rsidR="004B747D">
        <w:t>MR-DC</w:t>
      </w:r>
      <w:r w:rsidR="00DB2B2D">
        <w:t xml:space="preserve"> via </w:t>
      </w:r>
      <w:r>
        <w:t>Resume procedure</w:t>
      </w:r>
      <w:r w:rsidR="00DB2B2D">
        <w:t>.</w:t>
      </w:r>
      <w:bookmarkEnd w:id="30"/>
      <w:bookmarkEnd w:id="31"/>
      <w:bookmarkEnd w:id="32"/>
      <w:bookmarkEnd w:id="33"/>
      <w:bookmarkEnd w:id="34"/>
      <w:bookmarkEnd w:id="35"/>
      <w:bookmarkEnd w:id="36"/>
      <w:bookmarkEnd w:id="37"/>
    </w:p>
    <w:p w14:paraId="5D91DCFA" w14:textId="77777777" w:rsidR="006D0061" w:rsidRDefault="006D0061" w:rsidP="007D2119"/>
    <w:p w14:paraId="1BEF8869" w14:textId="1865031E" w:rsidR="002C4453" w:rsidRDefault="00B901E1" w:rsidP="007D2119">
      <w:r>
        <w:t xml:space="preserve">However, there are scenarios where </w:t>
      </w:r>
      <w:r w:rsidR="00DC28F4">
        <w:t xml:space="preserve">it is beneficial to be able to configure a UE with SCG </w:t>
      </w:r>
      <w:r>
        <w:t xml:space="preserve">already in RRC Resume. For instance, </w:t>
      </w:r>
      <w:r w:rsidR="00B4023B">
        <w:t xml:space="preserve">consider </w:t>
      </w:r>
      <w:r>
        <w:t xml:space="preserve">a stationary UE </w:t>
      </w:r>
      <w:r w:rsidR="00B4023B">
        <w:t xml:space="preserve">that </w:t>
      </w:r>
      <w:r>
        <w:t>has frequent, intermittent traffic, e.g. web browsing or small video streaming</w:t>
      </w:r>
      <w:r w:rsidR="00B4023B">
        <w:t>.</w:t>
      </w:r>
      <w:r w:rsidR="00B62F53">
        <w:t xml:space="preserve"> </w:t>
      </w:r>
      <w:r w:rsidR="00391E2E">
        <w:t xml:space="preserve">In between the active periods, </w:t>
      </w:r>
      <w:r w:rsidR="00B4023B">
        <w:t xml:space="preserve">the network </w:t>
      </w:r>
      <w:r w:rsidR="00391E2E">
        <w:t xml:space="preserve">may </w:t>
      </w:r>
      <w:r>
        <w:t>release the UE to RRC_INACTIVE</w:t>
      </w:r>
      <w:r w:rsidR="00FB773C">
        <w:t xml:space="preserve"> or RRC_IDLE with suspended RRC connection (in case of EN-DC)</w:t>
      </w:r>
      <w:r>
        <w:t xml:space="preserve"> </w:t>
      </w:r>
      <w:r w:rsidR="00391E2E">
        <w:t xml:space="preserve">due to inactivity timer expiry. </w:t>
      </w:r>
      <w:r w:rsidR="00851326">
        <w:t xml:space="preserve">However, current specification mandates that the UE always is resumed in single connectivity mode and </w:t>
      </w:r>
      <w:r w:rsidR="00FE6572">
        <w:t xml:space="preserve">SCG can be configured only after that via a subsequent RRC Reconfiguration. </w:t>
      </w:r>
    </w:p>
    <w:p w14:paraId="3DA9DFB6" w14:textId="5C116587" w:rsidR="002C4453" w:rsidRDefault="002C4453" w:rsidP="002C4453">
      <w:pPr>
        <w:pStyle w:val="Observation"/>
      </w:pPr>
      <w:bookmarkStart w:id="38" w:name="_Toc535586899"/>
      <w:bookmarkStart w:id="39" w:name="_Toc536795247"/>
      <w:bookmarkStart w:id="40" w:name="_Toc298798"/>
      <w:bookmarkStart w:id="41" w:name="_Toc300188"/>
      <w:bookmarkStart w:id="42" w:name="_Toc867162"/>
      <w:bookmarkStart w:id="43" w:name="_Toc867235"/>
      <w:bookmarkStart w:id="44" w:name="_Toc867237"/>
      <w:bookmarkStart w:id="45" w:name="_Toc4530808"/>
      <w:bookmarkStart w:id="46" w:name="_Toc4535181"/>
      <w:bookmarkStart w:id="47" w:name="_Toc4535352"/>
      <w:bookmarkStart w:id="48" w:name="_Toc4535563"/>
      <w:bookmarkStart w:id="49" w:name="_Toc4535597"/>
      <w:bookmarkStart w:id="50" w:name="_Toc4706327"/>
      <w:bookmarkStart w:id="51" w:name="_Toc7523964"/>
      <w:bookmarkStart w:id="52" w:name="_Toc7524042"/>
      <w:r>
        <w:t>If the UE has frequent transitions between</w:t>
      </w:r>
      <w:r w:rsidR="00FB773C">
        <w:t xml:space="preserve"> suspended RRC connection or</w:t>
      </w:r>
      <w:r>
        <w:t xml:space="preserve"> RRC_INACTIVE and RRC_CONNECTED, the network would have to wait for the UE to enter RRC_CONNECTED every time </w:t>
      </w:r>
      <w:proofErr w:type="gramStart"/>
      <w:r>
        <w:t>in order to</w:t>
      </w:r>
      <w:proofErr w:type="gramEnd"/>
      <w:r>
        <w:t xml:space="preserve"> </w:t>
      </w:r>
      <w:r w:rsidR="00612A5D">
        <w:t xml:space="preserve">take advantage of </w:t>
      </w:r>
      <w:r w:rsidR="00021A97">
        <w:t>MR-</w:t>
      </w:r>
      <w:r>
        <w:t>DC capacity.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011BA74" w14:textId="3DEA549E" w:rsidR="00396ACD" w:rsidRDefault="00A777B3" w:rsidP="007D2119">
      <w:r>
        <w:t>For the stationary UE, it is very likely that the stored SCG configuration is still applicable on resumption and it would have</w:t>
      </w:r>
      <w:r w:rsidR="00612A5D">
        <w:t xml:space="preserve"> been beneficial, both from signalling overhead reduction, as well as the </w:t>
      </w:r>
      <w:r w:rsidR="00E40E29">
        <w:t>early usage</w:t>
      </w:r>
      <w:r w:rsidR="0076191E">
        <w:t xml:space="preserve"> of </w:t>
      </w:r>
      <w:r w:rsidR="00E40E29">
        <w:t>MR-</w:t>
      </w:r>
      <w:r w:rsidR="0076191E">
        <w:t>DC, to resume the stored SCG</w:t>
      </w:r>
      <w:r w:rsidR="00396ACD">
        <w:t xml:space="preserve"> configuration, without the need for an additional RRC Reconfiguration</w:t>
      </w:r>
      <w:r w:rsidR="00FB773C">
        <w:t xml:space="preserve"> message</w:t>
      </w:r>
      <w:r w:rsidR="0076191E">
        <w:t>.</w:t>
      </w:r>
      <w:r w:rsidR="00C87BE8">
        <w:t xml:space="preserve"> Depending on the traffic pattern/volume and the time it takes to setup </w:t>
      </w:r>
      <w:r w:rsidR="00DF2EF4">
        <w:t>MR-</w:t>
      </w:r>
      <w:r w:rsidR="00CE26CA">
        <w:t xml:space="preserve">DC from scratch after resumption, there may be situations that by the time the </w:t>
      </w:r>
      <w:r w:rsidR="00DF2EF4">
        <w:t>MR-</w:t>
      </w:r>
      <w:r w:rsidR="00CE26CA">
        <w:t>DC setup is finished, maybe the d</w:t>
      </w:r>
      <w:r w:rsidR="004C6FA1">
        <w:t>ata transmission for that active period has already finished</w:t>
      </w:r>
      <w:r w:rsidR="007B6E20">
        <w:t xml:space="preserve"> and the UE will be transitioned to RRC_INACTIVE </w:t>
      </w:r>
      <w:r w:rsidR="00EA094C">
        <w:t xml:space="preserve">or suspended RRC connection </w:t>
      </w:r>
      <w:r w:rsidR="007B6E20">
        <w:t xml:space="preserve">again, without taking advantage of the </w:t>
      </w:r>
      <w:r w:rsidR="00DF2EF4">
        <w:t>full MR-</w:t>
      </w:r>
      <w:r w:rsidR="007B6E20">
        <w:t xml:space="preserve">DC </w:t>
      </w:r>
      <w:r w:rsidR="00DF2EF4">
        <w:t>capacity</w:t>
      </w:r>
      <w:r w:rsidR="00341191">
        <w:t>.</w:t>
      </w:r>
    </w:p>
    <w:p w14:paraId="16186938" w14:textId="78FE0283" w:rsidR="00C64483" w:rsidRDefault="00C87BE8" w:rsidP="00C87BE8">
      <w:pPr>
        <w:pStyle w:val="Observation"/>
      </w:pPr>
      <w:bookmarkStart w:id="53" w:name="_Toc4530809"/>
      <w:bookmarkStart w:id="54" w:name="_Toc4535182"/>
      <w:bookmarkStart w:id="55" w:name="_Toc4535353"/>
      <w:bookmarkStart w:id="56" w:name="_Toc4535564"/>
      <w:bookmarkStart w:id="57" w:name="_Toc4535598"/>
      <w:bookmarkStart w:id="58" w:name="_Toc4706328"/>
      <w:bookmarkStart w:id="59" w:name="_Toc7523965"/>
      <w:bookmarkStart w:id="60" w:name="_Toc7524043"/>
      <w:r>
        <w:t xml:space="preserve">Enabling the resumption of a stored SCG </w:t>
      </w:r>
      <w:r w:rsidR="00341191">
        <w:t>during RRC_INACTIVE</w:t>
      </w:r>
      <w:r w:rsidR="00EA094C">
        <w:t xml:space="preserve"> or suspended RRC connection</w:t>
      </w:r>
      <w:r w:rsidR="00341191">
        <w:t xml:space="preserve"> to RRC_CONNECTED transition </w:t>
      </w:r>
      <w:r w:rsidR="00B51F5D">
        <w:t xml:space="preserve">enables the timely </w:t>
      </w:r>
      <w:r w:rsidR="009F57B7">
        <w:t>utilization</w:t>
      </w:r>
      <w:r w:rsidR="00B51F5D">
        <w:t xml:space="preserve"> of </w:t>
      </w:r>
      <w:r w:rsidR="00021A97">
        <w:t>MR-</w:t>
      </w:r>
      <w:r w:rsidR="00B51F5D">
        <w:t>DC</w:t>
      </w:r>
      <w:r w:rsidR="00C64483">
        <w:t xml:space="preserve"> and </w:t>
      </w:r>
      <w:r w:rsidR="00341191">
        <w:t>reduces the signalling overhead</w:t>
      </w:r>
      <w:r w:rsidR="00B51F5D">
        <w:t xml:space="preserve"> </w:t>
      </w:r>
      <w:r w:rsidR="00C64483">
        <w:t>(e.g. for a stationary UE).</w:t>
      </w:r>
      <w:bookmarkEnd w:id="53"/>
      <w:bookmarkEnd w:id="54"/>
      <w:bookmarkEnd w:id="55"/>
      <w:bookmarkEnd w:id="56"/>
      <w:bookmarkEnd w:id="57"/>
      <w:bookmarkEnd w:id="58"/>
      <w:bookmarkEnd w:id="59"/>
      <w:bookmarkEnd w:id="60"/>
    </w:p>
    <w:p w14:paraId="0232F1CB" w14:textId="62FEACAA" w:rsidR="001C6AB4" w:rsidRDefault="002424CC" w:rsidP="007D2119">
      <w:r>
        <w:lastRenderedPageBreak/>
        <w:t xml:space="preserve">For non-stationary UEs, one may argue that the SCG configuration </w:t>
      </w:r>
      <w:r w:rsidR="00D95BB4">
        <w:t>will not be valid when the UE resumes.</w:t>
      </w:r>
      <w:r w:rsidR="009E09A3">
        <w:t xml:space="preserve"> </w:t>
      </w:r>
      <w:r w:rsidR="00601681">
        <w:t xml:space="preserve">In these cases, it would be beneficial to </w:t>
      </w:r>
      <w:r w:rsidR="009E09A3">
        <w:t xml:space="preserve">not resume the SCG or </w:t>
      </w:r>
      <w:r w:rsidR="002F6523">
        <w:t xml:space="preserve">at least </w:t>
      </w:r>
      <w:r w:rsidR="009E09A3">
        <w:t xml:space="preserve">be able to change/reconfigure the SCG. </w:t>
      </w:r>
      <w:r w:rsidR="00D95BB4">
        <w:t>Th</w:t>
      </w:r>
      <w:r w:rsidR="006D3332">
        <w:t xml:space="preserve">e decision to do so can be left up to network implementation, and so is the case even in connection setup, where the network </w:t>
      </w:r>
      <w:proofErr w:type="gramStart"/>
      <w:r w:rsidR="00456EE7">
        <w:t>is allowed to</w:t>
      </w:r>
      <w:proofErr w:type="gramEnd"/>
      <w:r w:rsidR="00456EE7">
        <w:t xml:space="preserve"> blindly setup </w:t>
      </w:r>
      <w:r w:rsidR="00711907">
        <w:t xml:space="preserve">MR-DC </w:t>
      </w:r>
      <w:r w:rsidR="00456EE7">
        <w:t xml:space="preserve">during the first reconfiguration after security is activated. Also, currently, in the same WI, we are discussing </w:t>
      </w:r>
      <w:r w:rsidR="001C6AB4">
        <w:t xml:space="preserve">the configuration of measurements during idle/inactive modes and the reporting of them </w:t>
      </w:r>
      <w:r>
        <w:t xml:space="preserve">during connection establishment/resumption. </w:t>
      </w:r>
      <w:r w:rsidR="00D95BB4">
        <w:t xml:space="preserve"> </w:t>
      </w:r>
      <w:r w:rsidR="00456EE7">
        <w:t>Thus, this can enable the network to make a more informed decision than just a blind setup</w:t>
      </w:r>
      <w:r w:rsidR="004E2662">
        <w:t>.</w:t>
      </w:r>
    </w:p>
    <w:p w14:paraId="01EF8C83" w14:textId="6A87F3EE" w:rsidR="00C64483" w:rsidRDefault="005F558C" w:rsidP="007D2119">
      <w:r>
        <w:t>Considering all the above observations, we propose:</w:t>
      </w:r>
    </w:p>
    <w:p w14:paraId="03F178BF" w14:textId="77777777" w:rsidR="00B901E1" w:rsidRDefault="00B901E1" w:rsidP="00B901E1">
      <w:pPr>
        <w:pStyle w:val="BodyText"/>
      </w:pPr>
    </w:p>
    <w:p w14:paraId="1E1720BD" w14:textId="7CB2C3D8" w:rsidR="00FD2D5C" w:rsidRDefault="005F558C" w:rsidP="00B901E1">
      <w:pPr>
        <w:pStyle w:val="Proposal"/>
      </w:pPr>
      <w:bookmarkStart w:id="61" w:name="_Toc4530812"/>
      <w:bookmarkStart w:id="62" w:name="_Toc4535183"/>
      <w:bookmarkStart w:id="63" w:name="_Toc4535354"/>
      <w:bookmarkStart w:id="64" w:name="_Toc4706329"/>
      <w:bookmarkStart w:id="65" w:name="_Toc4713339"/>
      <w:bookmarkStart w:id="66" w:name="_Toc7523966"/>
      <w:bookmarkStart w:id="67" w:name="_Toc7524044"/>
      <w:bookmarkStart w:id="68" w:name="_Toc7524050"/>
      <w:bookmarkStart w:id="69" w:name="_Toc298800"/>
      <w:bookmarkStart w:id="70" w:name="_Toc300190"/>
      <w:bookmarkStart w:id="71" w:name="_Toc867159"/>
      <w:bookmarkStart w:id="72" w:name="_Toc867239"/>
      <w:r>
        <w:t xml:space="preserve">In </w:t>
      </w:r>
      <w:r w:rsidR="00EA094C">
        <w:t>LTE</w:t>
      </w:r>
      <w:r>
        <w:t xml:space="preserve"> </w:t>
      </w:r>
      <w:r w:rsidR="006A6B99">
        <w:t xml:space="preserve">and NR </w:t>
      </w:r>
      <w:r>
        <w:t xml:space="preserve">rel-16, the UE maintains the stored SCG configuration </w:t>
      </w:r>
      <w:r w:rsidR="00092056">
        <w:t xml:space="preserve">during the </w:t>
      </w:r>
      <w:r w:rsidR="00FD2D5C">
        <w:t xml:space="preserve">initiation of the </w:t>
      </w:r>
      <w:r w:rsidR="00092056">
        <w:t>resume procedure</w:t>
      </w:r>
      <w:r w:rsidR="00FD2D5C">
        <w:t>.</w:t>
      </w:r>
      <w:bookmarkEnd w:id="61"/>
      <w:bookmarkEnd w:id="62"/>
      <w:bookmarkEnd w:id="63"/>
      <w:bookmarkEnd w:id="64"/>
      <w:bookmarkEnd w:id="65"/>
      <w:bookmarkEnd w:id="66"/>
      <w:bookmarkEnd w:id="67"/>
      <w:bookmarkEnd w:id="68"/>
    </w:p>
    <w:p w14:paraId="07ED77F0" w14:textId="3A80F90E" w:rsidR="007C191A" w:rsidRDefault="002071BA" w:rsidP="00B901E1">
      <w:pPr>
        <w:pStyle w:val="Proposal"/>
      </w:pPr>
      <w:bookmarkStart w:id="73" w:name="_Toc4530813"/>
      <w:bookmarkStart w:id="74" w:name="_Toc4535184"/>
      <w:bookmarkStart w:id="75" w:name="_Toc4535355"/>
      <w:bookmarkStart w:id="76" w:name="_Toc4706330"/>
      <w:bookmarkStart w:id="77" w:name="_Toc4713340"/>
      <w:bookmarkStart w:id="78" w:name="_Toc7523967"/>
      <w:bookmarkStart w:id="79" w:name="_Toc7524045"/>
      <w:bookmarkStart w:id="80" w:name="_Toc7524051"/>
      <w:r>
        <w:t xml:space="preserve">In </w:t>
      </w:r>
      <w:r w:rsidR="00EA094C">
        <w:t>LTE</w:t>
      </w:r>
      <w:r>
        <w:t xml:space="preserve"> </w:t>
      </w:r>
      <w:r w:rsidR="006A6B99">
        <w:t xml:space="preserve">and NR </w:t>
      </w:r>
      <w:r>
        <w:t xml:space="preserve">rel-16, the </w:t>
      </w:r>
      <w:r w:rsidRPr="00A21FB3">
        <w:rPr>
          <w:i/>
        </w:rPr>
        <w:t>RRC</w:t>
      </w:r>
      <w:r w:rsidR="00EA094C">
        <w:rPr>
          <w:i/>
        </w:rPr>
        <w:t>Connection</w:t>
      </w:r>
      <w:r w:rsidRPr="00A21FB3">
        <w:rPr>
          <w:i/>
        </w:rPr>
        <w:t>Resume</w:t>
      </w:r>
      <w:r w:rsidR="006A6B99">
        <w:rPr>
          <w:i/>
        </w:rPr>
        <w:t>/RRCResume</w:t>
      </w:r>
      <w:r>
        <w:t xml:space="preserve"> message includes an optional SCG </w:t>
      </w:r>
      <w:r w:rsidR="00C9285D">
        <w:t>configuration</w:t>
      </w:r>
      <w:bookmarkEnd w:id="73"/>
      <w:r w:rsidR="00C9285D">
        <w:t>.</w:t>
      </w:r>
      <w:bookmarkEnd w:id="74"/>
      <w:bookmarkEnd w:id="75"/>
      <w:bookmarkEnd w:id="76"/>
      <w:bookmarkEnd w:id="77"/>
      <w:bookmarkEnd w:id="78"/>
      <w:bookmarkEnd w:id="79"/>
      <w:bookmarkEnd w:id="80"/>
    </w:p>
    <w:p w14:paraId="4B0D35E0" w14:textId="4FC9C7A6" w:rsidR="007C191A" w:rsidRDefault="007C191A" w:rsidP="00B901E1">
      <w:pPr>
        <w:pStyle w:val="Proposal"/>
      </w:pPr>
      <w:bookmarkStart w:id="81" w:name="_Toc4530814"/>
      <w:bookmarkStart w:id="82" w:name="_Toc4535185"/>
      <w:bookmarkStart w:id="83" w:name="_Toc4535356"/>
      <w:bookmarkStart w:id="84" w:name="_Toc4706331"/>
      <w:bookmarkStart w:id="85" w:name="_Toc4713341"/>
      <w:bookmarkStart w:id="86" w:name="_Toc7523968"/>
      <w:bookmarkStart w:id="87" w:name="_Toc7524046"/>
      <w:bookmarkStart w:id="88" w:name="_Toc7524052"/>
      <w:r>
        <w:t xml:space="preserve">In </w:t>
      </w:r>
      <w:r w:rsidR="006A6B99">
        <w:t xml:space="preserve">LTE and </w:t>
      </w:r>
      <w:r>
        <w:t xml:space="preserve">NR rel-16, the </w:t>
      </w:r>
      <w:r w:rsidR="006A6B99" w:rsidRPr="006A6B99">
        <w:rPr>
          <w:i/>
        </w:rPr>
        <w:t>RRCConnectionResume</w:t>
      </w:r>
      <w:r w:rsidR="006A6B99">
        <w:rPr>
          <w:i/>
        </w:rPr>
        <w:t>/</w:t>
      </w:r>
      <w:r w:rsidRPr="006A6B99">
        <w:rPr>
          <w:i/>
        </w:rPr>
        <w:t>RRCResume</w:t>
      </w:r>
      <w:r>
        <w:t xml:space="preserve"> message </w:t>
      </w:r>
      <w:r w:rsidR="00482102">
        <w:t xml:space="preserve">may </w:t>
      </w:r>
      <w:r w:rsidR="00446A09">
        <w:t xml:space="preserve">could </w:t>
      </w:r>
      <w:r>
        <w:t xml:space="preserve">include an indication to </w:t>
      </w:r>
      <w:r w:rsidR="00380EE4">
        <w:t>keep</w:t>
      </w:r>
      <w:r w:rsidR="001C2E14">
        <w:t>/release</w:t>
      </w:r>
      <w:r w:rsidR="00380EE4">
        <w:t xml:space="preserve"> </w:t>
      </w:r>
      <w:bookmarkEnd w:id="81"/>
      <w:r w:rsidR="00DC17CA">
        <w:t>MR-DC</w:t>
      </w:r>
      <w:r w:rsidR="00843F06">
        <w:t>.</w:t>
      </w:r>
      <w:bookmarkEnd w:id="82"/>
      <w:bookmarkEnd w:id="83"/>
      <w:bookmarkEnd w:id="84"/>
      <w:bookmarkEnd w:id="85"/>
      <w:bookmarkEnd w:id="86"/>
      <w:bookmarkEnd w:id="87"/>
      <w:bookmarkEnd w:id="88"/>
    </w:p>
    <w:p w14:paraId="3A3E5B1E" w14:textId="57CFC150" w:rsidR="000D0BB6" w:rsidRDefault="007C191A" w:rsidP="00B901E1">
      <w:pPr>
        <w:pStyle w:val="Proposal"/>
      </w:pPr>
      <w:bookmarkStart w:id="89" w:name="_Toc4530815"/>
      <w:bookmarkStart w:id="90" w:name="_Toc4535186"/>
      <w:bookmarkStart w:id="91" w:name="_Toc4535357"/>
      <w:bookmarkStart w:id="92" w:name="_Toc4706332"/>
      <w:bookmarkStart w:id="93" w:name="_Toc4713342"/>
      <w:bookmarkStart w:id="94" w:name="_Toc7523969"/>
      <w:bookmarkStart w:id="95" w:name="_Toc7524047"/>
      <w:bookmarkStart w:id="96" w:name="_Toc7524053"/>
      <w:r>
        <w:t xml:space="preserve">In </w:t>
      </w:r>
      <w:r w:rsidR="006A6B99">
        <w:t xml:space="preserve">LTE and </w:t>
      </w:r>
      <w:r>
        <w:t xml:space="preserve">NR rel-16, if </w:t>
      </w:r>
      <w:r w:rsidR="007E6882">
        <w:t>t</w:t>
      </w:r>
      <w:r w:rsidR="00087E99">
        <w:t xml:space="preserve">he </w:t>
      </w:r>
      <w:r w:rsidR="00E2780A">
        <w:t xml:space="preserve">received </w:t>
      </w:r>
      <w:r w:rsidR="006A6B99" w:rsidRPr="006A6B99">
        <w:rPr>
          <w:i/>
        </w:rPr>
        <w:t>RRCConnectionResume</w:t>
      </w:r>
      <w:r w:rsidR="006A6B99">
        <w:t>/</w:t>
      </w:r>
      <w:r w:rsidR="00E2780A" w:rsidRPr="00A21FB3">
        <w:rPr>
          <w:i/>
        </w:rPr>
        <w:t>RRCResume</w:t>
      </w:r>
      <w:r w:rsidR="00E2780A">
        <w:t xml:space="preserve"> message does not contain an SCG configuration </w:t>
      </w:r>
      <w:r>
        <w:t>n</w:t>
      </w:r>
      <w:r w:rsidR="00E2780A">
        <w:t xml:space="preserve">or an indication to release </w:t>
      </w:r>
      <w:r w:rsidR="00724070">
        <w:t>MR-DC</w:t>
      </w:r>
      <w:r w:rsidR="00E2780A">
        <w:t xml:space="preserve">, the UE restores the stored SCG configuration and </w:t>
      </w:r>
      <w:r w:rsidR="00937E29">
        <w:t xml:space="preserve">resumes </w:t>
      </w:r>
      <w:r w:rsidR="00F87EA5">
        <w:t xml:space="preserve">SCG </w:t>
      </w:r>
      <w:r w:rsidR="00937E29">
        <w:t>transmission.</w:t>
      </w:r>
      <w:bookmarkEnd w:id="89"/>
      <w:bookmarkEnd w:id="90"/>
      <w:bookmarkEnd w:id="91"/>
      <w:bookmarkEnd w:id="92"/>
      <w:bookmarkEnd w:id="93"/>
      <w:bookmarkEnd w:id="94"/>
      <w:bookmarkEnd w:id="95"/>
      <w:bookmarkEnd w:id="96"/>
    </w:p>
    <w:p w14:paraId="256D706A" w14:textId="13CD4109" w:rsidR="00B901E1" w:rsidRDefault="007E6882" w:rsidP="00707291">
      <w:pPr>
        <w:pStyle w:val="Proposal"/>
        <w:spacing w:after="0"/>
      </w:pPr>
      <w:bookmarkStart w:id="97" w:name="_Toc4530816"/>
      <w:bookmarkStart w:id="98" w:name="_Toc4535187"/>
      <w:bookmarkStart w:id="99" w:name="_Toc4535358"/>
      <w:bookmarkStart w:id="100" w:name="_Toc4706333"/>
      <w:bookmarkStart w:id="101" w:name="_Toc4713343"/>
      <w:bookmarkStart w:id="102" w:name="_Toc7523970"/>
      <w:bookmarkStart w:id="103" w:name="_Toc7524048"/>
      <w:bookmarkStart w:id="104" w:name="_Toc7524054"/>
      <w:r>
        <w:t>In</w:t>
      </w:r>
      <w:r w:rsidR="006A6B99">
        <w:t xml:space="preserve"> LTE and </w:t>
      </w:r>
      <w:r>
        <w:t xml:space="preserve">NR rel-16, if the received </w:t>
      </w:r>
      <w:r w:rsidR="006A6B99" w:rsidRPr="006A6B99">
        <w:rPr>
          <w:i/>
        </w:rPr>
        <w:t>RRCConnectionResume</w:t>
      </w:r>
      <w:r w:rsidR="006A6B99">
        <w:rPr>
          <w:i/>
        </w:rPr>
        <w:t>/</w:t>
      </w:r>
      <w:r w:rsidRPr="006A6B99">
        <w:rPr>
          <w:i/>
        </w:rPr>
        <w:t>RRCResume</w:t>
      </w:r>
      <w:r>
        <w:t xml:space="preserve"> message contains </w:t>
      </w:r>
      <w:r w:rsidR="00AC45EE">
        <w:t xml:space="preserve">a release indication of </w:t>
      </w:r>
      <w:r w:rsidR="00267E72">
        <w:t>MR-DC</w:t>
      </w:r>
      <w:r w:rsidR="00AC45EE">
        <w:t xml:space="preserve">, the UE releases the stored SCG configuration. </w:t>
      </w:r>
      <w:bookmarkEnd w:id="69"/>
      <w:bookmarkEnd w:id="70"/>
      <w:bookmarkEnd w:id="71"/>
      <w:bookmarkEnd w:id="72"/>
      <w:r w:rsidR="008C3574">
        <w:t xml:space="preserve">If an SCG configuration is also </w:t>
      </w:r>
      <w:r w:rsidR="009B0841">
        <w:t>included, the UE applies the SCG configuration and resumes SCG transmission.</w:t>
      </w:r>
      <w:bookmarkEnd w:id="97"/>
      <w:bookmarkEnd w:id="98"/>
      <w:bookmarkEnd w:id="99"/>
      <w:bookmarkEnd w:id="100"/>
      <w:bookmarkEnd w:id="101"/>
      <w:bookmarkEnd w:id="102"/>
      <w:bookmarkEnd w:id="103"/>
      <w:bookmarkEnd w:id="104"/>
    </w:p>
    <w:p w14:paraId="6187B8F4" w14:textId="77777777" w:rsidR="00AC45EE" w:rsidRDefault="00AC45EE" w:rsidP="00AC45EE">
      <w:pPr>
        <w:pStyle w:val="Proposal"/>
        <w:numPr>
          <w:ilvl w:val="0"/>
          <w:numId w:val="0"/>
        </w:numPr>
        <w:spacing w:after="0"/>
        <w:ind w:left="1304"/>
      </w:pPr>
    </w:p>
    <w:p w14:paraId="329A843B" w14:textId="59DAB966" w:rsidR="00AC45EE" w:rsidRDefault="00AC45EE" w:rsidP="00707291">
      <w:pPr>
        <w:pStyle w:val="Proposal"/>
        <w:spacing w:after="0"/>
      </w:pPr>
      <w:bookmarkStart w:id="105" w:name="_Toc4530817"/>
      <w:bookmarkStart w:id="106" w:name="_Toc4535188"/>
      <w:bookmarkStart w:id="107" w:name="_Toc4535359"/>
      <w:bookmarkStart w:id="108" w:name="_Toc4706334"/>
      <w:bookmarkStart w:id="109" w:name="_Toc4713344"/>
      <w:bookmarkStart w:id="110" w:name="_Toc7523971"/>
      <w:bookmarkStart w:id="111" w:name="_Toc7524049"/>
      <w:bookmarkStart w:id="112" w:name="_Toc7524055"/>
      <w:r>
        <w:t xml:space="preserve">In </w:t>
      </w:r>
      <w:r w:rsidR="006A6B99">
        <w:t xml:space="preserve">LTE and </w:t>
      </w:r>
      <w:r>
        <w:t xml:space="preserve">NR rel-16, if the received </w:t>
      </w:r>
      <w:r w:rsidR="006A6B99" w:rsidRPr="006A6B99">
        <w:rPr>
          <w:i/>
        </w:rPr>
        <w:t>RRCConnectionResume</w:t>
      </w:r>
      <w:r w:rsidR="006A6B99">
        <w:rPr>
          <w:i/>
        </w:rPr>
        <w:t>/</w:t>
      </w:r>
      <w:r w:rsidRPr="006A6B99">
        <w:rPr>
          <w:i/>
        </w:rPr>
        <w:t>RRCResume</w:t>
      </w:r>
      <w:r>
        <w:t xml:space="preserve"> message</w:t>
      </w:r>
      <w:r w:rsidR="008C3574">
        <w:t xml:space="preserve"> contains an SCG configuration</w:t>
      </w:r>
      <w:r w:rsidR="009B0841">
        <w:t xml:space="preserve"> but no indication to release </w:t>
      </w:r>
      <w:r w:rsidR="00BD353E">
        <w:t>MR-DC</w:t>
      </w:r>
      <w:r w:rsidR="008C3574">
        <w:t>, the UE applies the SCG configuration</w:t>
      </w:r>
      <w:r w:rsidR="009B0841">
        <w:t xml:space="preserve"> on top of the stored SCG configuration (i.e. delta configuration) and resumes SCG transmission.</w:t>
      </w:r>
      <w:bookmarkEnd w:id="105"/>
      <w:bookmarkEnd w:id="106"/>
      <w:bookmarkEnd w:id="107"/>
      <w:bookmarkEnd w:id="108"/>
      <w:bookmarkEnd w:id="109"/>
      <w:bookmarkEnd w:id="110"/>
      <w:bookmarkEnd w:id="111"/>
      <w:bookmarkEnd w:id="112"/>
    </w:p>
    <w:p w14:paraId="2B4C17E7" w14:textId="213DC6B2" w:rsidR="00B901E1" w:rsidRDefault="00B901E1" w:rsidP="00D94C4D">
      <w:pPr>
        <w:spacing w:after="0"/>
      </w:pPr>
    </w:p>
    <w:p w14:paraId="3DF5B6FD" w14:textId="64A859F5" w:rsidR="004602CB" w:rsidRDefault="004602CB" w:rsidP="004602CB">
      <w:bookmarkStart w:id="113" w:name="_Toc535586901"/>
      <w:bookmarkStart w:id="114" w:name="_Toc536795249"/>
      <w:r>
        <w:t>We have provided draft CR</w:t>
      </w:r>
      <w:r w:rsidR="008E0996">
        <w:t>s</w:t>
      </w:r>
      <w:r>
        <w:t xml:space="preserve"> showing the </w:t>
      </w:r>
      <w:r w:rsidR="006F62BB">
        <w:t xml:space="preserve">implementation of configuration of SCG in </w:t>
      </w:r>
      <w:r w:rsidR="008E0996">
        <w:rPr>
          <w:i/>
        </w:rPr>
        <w:t xml:space="preserve">RRCConnectionResume </w:t>
      </w:r>
      <w:r w:rsidR="0011561A" w:rsidRPr="0011561A">
        <w:fldChar w:fldCharType="begin"/>
      </w:r>
      <w:r w:rsidR="0011561A" w:rsidRPr="0011561A">
        <w:instrText xml:space="preserve"> REF _Ref7524012 \r \h  \* MERGEFORMAT </w:instrText>
      </w:r>
      <w:r w:rsidR="0011561A" w:rsidRPr="0011561A">
        <w:fldChar w:fldCharType="separate"/>
      </w:r>
      <w:r w:rsidR="0011561A" w:rsidRPr="0011561A">
        <w:t>[2]</w:t>
      </w:r>
      <w:r w:rsidR="0011561A" w:rsidRPr="0011561A">
        <w:fldChar w:fldCharType="end"/>
      </w:r>
      <w:r w:rsidR="0011561A">
        <w:t xml:space="preserve"> </w:t>
      </w:r>
      <w:r w:rsidR="008E0996">
        <w:t xml:space="preserve">and </w:t>
      </w:r>
      <w:r w:rsidR="006F62BB" w:rsidRPr="007C2BEA">
        <w:rPr>
          <w:i/>
        </w:rPr>
        <w:t>RRCResum</w:t>
      </w:r>
      <w:r w:rsidR="0011561A">
        <w:rPr>
          <w:i/>
        </w:rPr>
        <w:t xml:space="preserve">e </w:t>
      </w:r>
      <w:r w:rsidR="0011561A">
        <w:fldChar w:fldCharType="begin"/>
      </w:r>
      <w:r w:rsidR="0011561A">
        <w:instrText xml:space="preserve"> REF _Ref7524018 \r \h </w:instrText>
      </w:r>
      <w:r w:rsidR="0011561A">
        <w:fldChar w:fldCharType="separate"/>
      </w:r>
      <w:r w:rsidR="0011561A">
        <w:t>[3]</w:t>
      </w:r>
      <w:r w:rsidR="0011561A">
        <w:fldChar w:fldCharType="end"/>
      </w:r>
      <w:r w:rsidR="0011561A">
        <w:t>.</w:t>
      </w:r>
    </w:p>
    <w:bookmarkEnd w:id="113"/>
    <w:bookmarkEnd w:id="114"/>
    <w:p w14:paraId="24F664C2" w14:textId="5A629527" w:rsidR="002A4F4E" w:rsidRPr="00CE0424" w:rsidRDefault="002A4F4E" w:rsidP="002A4F4E">
      <w:pPr>
        <w:pStyle w:val="Heading1"/>
      </w:pPr>
      <w:r w:rsidRPr="00CE0424">
        <w:t>Conclusion</w:t>
      </w:r>
    </w:p>
    <w:p w14:paraId="4F45AE77" w14:textId="77777777" w:rsidR="00021D86"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F42E72B" w14:textId="77777777" w:rsidR="00021D86" w:rsidRPr="00AB31D0" w:rsidRDefault="00021D86">
      <w:pPr>
        <w:pStyle w:val="TOC1"/>
        <w:rPr>
          <w:rFonts w:asciiTheme="minorHAnsi" w:eastAsiaTheme="minorEastAsia" w:hAnsiTheme="minorHAnsi" w:cstheme="minorBidi"/>
          <w:b w:val="0"/>
          <w:sz w:val="22"/>
          <w:lang w:eastAsia="sv-SE"/>
        </w:rPr>
      </w:pPr>
      <w:r>
        <w:t>Observation 1</w:t>
      </w:r>
      <w:r w:rsidRPr="00AB31D0">
        <w:rPr>
          <w:rFonts w:asciiTheme="minorHAnsi" w:eastAsiaTheme="minorEastAsia" w:hAnsiTheme="minorHAnsi" w:cstheme="minorBidi"/>
          <w:b w:val="0"/>
          <w:sz w:val="22"/>
          <w:lang w:eastAsia="sv-SE"/>
        </w:rPr>
        <w:tab/>
      </w:r>
      <w:r>
        <w:t>A UE that was configured with an SCG configuration and/or SN terminated bearers, upon suspension to RRC_INACTIVE or suspended RRC connection, will store and maintain these configurations while it remains in RRC_INACTIVE or suspended RRC connection</w:t>
      </w:r>
    </w:p>
    <w:p w14:paraId="04AB3198" w14:textId="77777777" w:rsidR="00021D86" w:rsidRPr="00AB31D0" w:rsidRDefault="00021D86">
      <w:pPr>
        <w:pStyle w:val="TOC1"/>
        <w:rPr>
          <w:rFonts w:asciiTheme="minorHAnsi" w:eastAsiaTheme="minorEastAsia" w:hAnsiTheme="minorHAnsi" w:cstheme="minorBidi"/>
          <w:b w:val="0"/>
          <w:sz w:val="22"/>
          <w:lang w:eastAsia="sv-SE"/>
        </w:rPr>
      </w:pPr>
      <w:r>
        <w:t>Observation 2</w:t>
      </w:r>
      <w:r w:rsidRPr="00AB31D0">
        <w:rPr>
          <w:rFonts w:asciiTheme="minorHAnsi" w:eastAsiaTheme="minorEastAsia" w:hAnsiTheme="minorHAnsi" w:cstheme="minorBidi"/>
          <w:b w:val="0"/>
          <w:sz w:val="22"/>
          <w:lang w:eastAsia="sv-SE"/>
        </w:rPr>
        <w:tab/>
      </w:r>
      <w:r>
        <w:t>Upon the initiation of the RRC Resume procedure in LTE and NR, the UE releases the SCG configuration.</w:t>
      </w:r>
    </w:p>
    <w:p w14:paraId="369A46F2" w14:textId="77777777" w:rsidR="00021D86" w:rsidRPr="00AB31D0" w:rsidRDefault="00021D86">
      <w:pPr>
        <w:pStyle w:val="TOC1"/>
        <w:rPr>
          <w:rFonts w:asciiTheme="minorHAnsi" w:eastAsiaTheme="minorEastAsia" w:hAnsiTheme="minorHAnsi" w:cstheme="minorBidi"/>
          <w:b w:val="0"/>
          <w:sz w:val="22"/>
          <w:lang w:eastAsia="sv-SE"/>
        </w:rPr>
      </w:pPr>
      <w:r>
        <w:t>Observation 3</w:t>
      </w:r>
      <w:r w:rsidRPr="00AB31D0">
        <w:rPr>
          <w:rFonts w:asciiTheme="minorHAnsi" w:eastAsiaTheme="minorEastAsia" w:hAnsiTheme="minorHAnsi" w:cstheme="minorBidi"/>
          <w:b w:val="0"/>
          <w:sz w:val="22"/>
          <w:lang w:eastAsia="sv-SE"/>
        </w:rPr>
        <w:tab/>
      </w:r>
      <w:r>
        <w:t>In NR and LTE Rel-15, it is not possible to configure MR-DC via Resume procedure.</w:t>
      </w:r>
    </w:p>
    <w:p w14:paraId="57A08AA1" w14:textId="77777777" w:rsidR="00021D86" w:rsidRPr="00AB31D0" w:rsidRDefault="00021D86">
      <w:pPr>
        <w:pStyle w:val="TOC1"/>
        <w:rPr>
          <w:rFonts w:asciiTheme="minorHAnsi" w:eastAsiaTheme="minorEastAsia" w:hAnsiTheme="minorHAnsi" w:cstheme="minorBidi"/>
          <w:b w:val="0"/>
          <w:sz w:val="22"/>
          <w:lang w:eastAsia="sv-SE"/>
        </w:rPr>
      </w:pPr>
      <w:r>
        <w:t>Observation 4</w:t>
      </w:r>
      <w:r w:rsidRPr="00AB31D0">
        <w:rPr>
          <w:rFonts w:asciiTheme="minorHAnsi" w:eastAsiaTheme="minorEastAsia" w:hAnsiTheme="minorHAnsi" w:cstheme="minorBidi"/>
          <w:b w:val="0"/>
          <w:sz w:val="22"/>
          <w:lang w:eastAsia="sv-SE"/>
        </w:rPr>
        <w:tab/>
      </w:r>
      <w:r>
        <w:t>If the UE has frequent transitions between suspended RRC connection or RRC_INACTIVE and RRC_CONNECTED, the network would have to wait for the UE to enter RRC_CONNECTED every time in order to take advantage of MR-DC capacity.</w:t>
      </w:r>
    </w:p>
    <w:p w14:paraId="44F31EBA" w14:textId="77777777" w:rsidR="00021D86" w:rsidRPr="00AB31D0" w:rsidRDefault="00021D86">
      <w:pPr>
        <w:pStyle w:val="TOC1"/>
        <w:rPr>
          <w:rFonts w:asciiTheme="minorHAnsi" w:eastAsiaTheme="minorEastAsia" w:hAnsiTheme="minorHAnsi" w:cstheme="minorBidi"/>
          <w:b w:val="0"/>
          <w:sz w:val="22"/>
          <w:lang w:eastAsia="sv-SE"/>
        </w:rPr>
      </w:pPr>
      <w:r>
        <w:t>Observation 5</w:t>
      </w:r>
      <w:r w:rsidRPr="00AB31D0">
        <w:rPr>
          <w:rFonts w:asciiTheme="minorHAnsi" w:eastAsiaTheme="minorEastAsia" w:hAnsiTheme="minorHAnsi" w:cstheme="minorBidi"/>
          <w:b w:val="0"/>
          <w:sz w:val="22"/>
          <w:lang w:eastAsia="sv-SE"/>
        </w:rPr>
        <w:tab/>
      </w:r>
      <w:r>
        <w:t>Enabling the resumption of a stored SCG during RRC_INACTIVE or suspended RRC connection to RRC_CONNECTED transition enables the timely utilization of MR-DC and reduces the signalling overhead (e.g. for a stationary UE).</w:t>
      </w:r>
    </w:p>
    <w:p w14:paraId="5C7C7AE6" w14:textId="7032A04B" w:rsidR="000C2342" w:rsidRDefault="000C2342" w:rsidP="000C2342">
      <w:pPr>
        <w:pStyle w:val="BodyText"/>
        <w:rPr>
          <w:b/>
          <w:bCs/>
        </w:rPr>
      </w:pPr>
      <w:r>
        <w:rPr>
          <w:b/>
          <w:bCs/>
        </w:rPr>
        <w:fldChar w:fldCharType="end"/>
      </w:r>
    </w:p>
    <w:p w14:paraId="154E9E8D" w14:textId="77777777" w:rsidR="007C2BEA" w:rsidRDefault="000C2342" w:rsidP="000C234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1F646118" w14:textId="77777777" w:rsidR="00AC4D5E" w:rsidRPr="00AB31D0" w:rsidRDefault="000C2342">
      <w:pPr>
        <w:pStyle w:val="TOC1"/>
        <w:rPr>
          <w:rFonts w:asciiTheme="minorHAnsi" w:eastAsiaTheme="minorEastAsia" w:hAnsiTheme="minorHAnsi" w:cstheme="minorBidi"/>
          <w:b w:val="0"/>
          <w:sz w:val="22"/>
          <w:lang w:eastAsia="sv-SE"/>
        </w:rPr>
      </w:pPr>
      <w:r w:rsidRPr="00B72C6B">
        <w:rPr>
          <w:rFonts w:asciiTheme="minorHAnsi" w:eastAsiaTheme="minorHAnsi" w:hAnsiTheme="minorHAnsi" w:cstheme="minorBidi"/>
          <w:b w:val="0"/>
          <w:bCs/>
          <w:sz w:val="22"/>
          <w:szCs w:val="20"/>
          <w:lang w:eastAsia="en-US"/>
        </w:rPr>
        <w:lastRenderedPageBreak/>
        <w:fldChar w:fldCharType="begin"/>
      </w:r>
      <w:r>
        <w:rPr>
          <w:bCs/>
        </w:rPr>
        <w:instrText xml:space="preserve"> TOC \f \n \p " " \t "Proposal;1" </w:instrText>
      </w:r>
      <w:r w:rsidRPr="00B72C6B">
        <w:rPr>
          <w:rFonts w:asciiTheme="minorHAnsi" w:eastAsiaTheme="minorHAnsi" w:hAnsiTheme="minorHAnsi" w:cstheme="minorBidi"/>
          <w:b w:val="0"/>
          <w:bCs/>
          <w:sz w:val="22"/>
          <w:szCs w:val="20"/>
          <w:lang w:eastAsia="en-US"/>
        </w:rPr>
        <w:fldChar w:fldCharType="separate"/>
      </w:r>
      <w:r w:rsidR="00AC4D5E">
        <w:t>Proposal 1</w:t>
      </w:r>
      <w:r w:rsidR="00AC4D5E" w:rsidRPr="00AB31D0">
        <w:rPr>
          <w:rFonts w:asciiTheme="minorHAnsi" w:eastAsiaTheme="minorEastAsia" w:hAnsiTheme="minorHAnsi" w:cstheme="minorBidi"/>
          <w:b w:val="0"/>
          <w:sz w:val="22"/>
          <w:lang w:eastAsia="sv-SE"/>
        </w:rPr>
        <w:tab/>
      </w:r>
      <w:r w:rsidR="00AC4D5E">
        <w:t>In LTE and NR rel-16, the UE maintains the stored SCG configuration during the initiation of the resume procedure.</w:t>
      </w:r>
    </w:p>
    <w:p w14:paraId="68EDA092" w14:textId="77777777" w:rsidR="00AC4D5E" w:rsidRPr="00AB31D0" w:rsidRDefault="00AC4D5E">
      <w:pPr>
        <w:pStyle w:val="TOC1"/>
        <w:rPr>
          <w:rFonts w:asciiTheme="minorHAnsi" w:eastAsiaTheme="minorEastAsia" w:hAnsiTheme="minorHAnsi" w:cstheme="minorBidi"/>
          <w:b w:val="0"/>
          <w:sz w:val="22"/>
          <w:lang w:eastAsia="sv-SE"/>
        </w:rPr>
      </w:pPr>
      <w:r>
        <w:t>Proposal 2</w:t>
      </w:r>
      <w:r w:rsidRPr="00AB31D0">
        <w:rPr>
          <w:rFonts w:asciiTheme="minorHAnsi" w:eastAsiaTheme="minorEastAsia" w:hAnsiTheme="minorHAnsi" w:cstheme="minorBidi"/>
          <w:b w:val="0"/>
          <w:sz w:val="22"/>
          <w:lang w:eastAsia="sv-SE"/>
        </w:rPr>
        <w:tab/>
      </w:r>
      <w:r>
        <w:t xml:space="preserve">In LTE and NR rel-16, the </w:t>
      </w:r>
      <w:r w:rsidRPr="00366AF1">
        <w:rPr>
          <w:i/>
        </w:rPr>
        <w:t>RRCConnectionResume/RRCResume</w:t>
      </w:r>
      <w:r>
        <w:t xml:space="preserve"> message includes an optional SCG configuration.</w:t>
      </w:r>
    </w:p>
    <w:p w14:paraId="7F35EC7C" w14:textId="77777777" w:rsidR="00AC4D5E" w:rsidRPr="00AB31D0" w:rsidRDefault="00AC4D5E">
      <w:pPr>
        <w:pStyle w:val="TOC1"/>
        <w:rPr>
          <w:rFonts w:asciiTheme="minorHAnsi" w:eastAsiaTheme="minorEastAsia" w:hAnsiTheme="minorHAnsi" w:cstheme="minorBidi"/>
          <w:b w:val="0"/>
          <w:sz w:val="22"/>
          <w:lang w:eastAsia="sv-SE"/>
        </w:rPr>
      </w:pPr>
      <w:r>
        <w:t>Proposal 3</w:t>
      </w:r>
      <w:r w:rsidRPr="00AB31D0">
        <w:rPr>
          <w:rFonts w:asciiTheme="minorHAnsi" w:eastAsiaTheme="minorEastAsia" w:hAnsiTheme="minorHAnsi" w:cstheme="minorBidi"/>
          <w:b w:val="0"/>
          <w:sz w:val="22"/>
          <w:lang w:eastAsia="sv-SE"/>
        </w:rPr>
        <w:tab/>
      </w:r>
      <w:r>
        <w:t xml:space="preserve">In LTE and NR rel-16, the </w:t>
      </w:r>
      <w:r w:rsidRPr="00366AF1">
        <w:rPr>
          <w:i/>
        </w:rPr>
        <w:t>RRCConnectionResume/RRCResume</w:t>
      </w:r>
      <w:r>
        <w:t xml:space="preserve"> message may could include an indication to keep/release MR-DC.</w:t>
      </w:r>
    </w:p>
    <w:p w14:paraId="52BE3D05" w14:textId="77777777" w:rsidR="00AC4D5E" w:rsidRPr="00AB31D0" w:rsidRDefault="00AC4D5E">
      <w:pPr>
        <w:pStyle w:val="TOC1"/>
        <w:rPr>
          <w:rFonts w:asciiTheme="minorHAnsi" w:eastAsiaTheme="minorEastAsia" w:hAnsiTheme="minorHAnsi" w:cstheme="minorBidi"/>
          <w:b w:val="0"/>
          <w:sz w:val="22"/>
          <w:lang w:eastAsia="sv-SE"/>
        </w:rPr>
      </w:pPr>
      <w:r>
        <w:t>Proposal 4</w:t>
      </w:r>
      <w:r w:rsidRPr="00AB31D0">
        <w:rPr>
          <w:rFonts w:asciiTheme="minorHAnsi" w:eastAsiaTheme="minorEastAsia" w:hAnsiTheme="minorHAnsi" w:cstheme="minorBidi"/>
          <w:b w:val="0"/>
          <w:sz w:val="22"/>
          <w:lang w:eastAsia="sv-SE"/>
        </w:rPr>
        <w:tab/>
      </w:r>
      <w:r>
        <w:t xml:space="preserve">In LTE and NR rel-16, if the received </w:t>
      </w:r>
      <w:r w:rsidRPr="00366AF1">
        <w:rPr>
          <w:i/>
        </w:rPr>
        <w:t>RRCConnectionResume</w:t>
      </w:r>
      <w:r>
        <w:t>/</w:t>
      </w:r>
      <w:r w:rsidRPr="00366AF1">
        <w:rPr>
          <w:i/>
        </w:rPr>
        <w:t>RRCResume</w:t>
      </w:r>
      <w:r>
        <w:t xml:space="preserve"> message does not contain an SCG configuration nor an indication to release MR-DC, the UE restores the stored SCG configuration and resumes SCG transmission.</w:t>
      </w:r>
    </w:p>
    <w:p w14:paraId="6737B8EA" w14:textId="77777777" w:rsidR="00AC4D5E" w:rsidRPr="00AB31D0" w:rsidRDefault="00AC4D5E">
      <w:pPr>
        <w:pStyle w:val="TOC1"/>
        <w:rPr>
          <w:rFonts w:asciiTheme="minorHAnsi" w:eastAsiaTheme="minorEastAsia" w:hAnsiTheme="minorHAnsi" w:cstheme="minorBidi"/>
          <w:b w:val="0"/>
          <w:sz w:val="22"/>
          <w:lang w:eastAsia="sv-SE"/>
        </w:rPr>
      </w:pPr>
      <w:r>
        <w:t>Proposal 5</w:t>
      </w:r>
      <w:r w:rsidRPr="00AB31D0">
        <w:rPr>
          <w:rFonts w:asciiTheme="minorHAnsi" w:eastAsiaTheme="minorEastAsia" w:hAnsiTheme="minorHAnsi" w:cstheme="minorBidi"/>
          <w:b w:val="0"/>
          <w:sz w:val="22"/>
          <w:lang w:eastAsia="sv-SE"/>
        </w:rPr>
        <w:tab/>
      </w:r>
      <w:r>
        <w:t xml:space="preserve">In LTE and NR rel-16, if the received </w:t>
      </w:r>
      <w:r w:rsidRPr="00366AF1">
        <w:rPr>
          <w:i/>
        </w:rPr>
        <w:t>RRCConnectionResume/RRCResume</w:t>
      </w:r>
      <w:r>
        <w:t xml:space="preserve"> message contains a release indication of MR-DC, the UE releases the stored SCG configuration. If an SCG configuration is also included, the UE applies the SCG configuration and resumes SCG transmission.</w:t>
      </w:r>
    </w:p>
    <w:p w14:paraId="5FBDC984" w14:textId="77777777" w:rsidR="00AC4D5E" w:rsidRPr="00AB31D0" w:rsidRDefault="00AC4D5E">
      <w:pPr>
        <w:pStyle w:val="TOC1"/>
        <w:rPr>
          <w:rFonts w:asciiTheme="minorHAnsi" w:eastAsiaTheme="minorEastAsia" w:hAnsiTheme="minorHAnsi" w:cstheme="minorBidi"/>
          <w:b w:val="0"/>
          <w:sz w:val="22"/>
          <w:lang w:eastAsia="sv-SE"/>
        </w:rPr>
      </w:pPr>
      <w:r>
        <w:t>Proposal 6</w:t>
      </w:r>
      <w:r w:rsidRPr="00AB31D0">
        <w:rPr>
          <w:rFonts w:asciiTheme="minorHAnsi" w:eastAsiaTheme="minorEastAsia" w:hAnsiTheme="minorHAnsi" w:cstheme="minorBidi"/>
          <w:b w:val="0"/>
          <w:sz w:val="22"/>
          <w:lang w:eastAsia="sv-SE"/>
        </w:rPr>
        <w:tab/>
      </w:r>
      <w:r>
        <w:t xml:space="preserve">In LTE and NR rel-16, if the received </w:t>
      </w:r>
      <w:r w:rsidRPr="00366AF1">
        <w:rPr>
          <w:i/>
        </w:rPr>
        <w:t>RRCConnectionResume/RRCResume</w:t>
      </w:r>
      <w:r>
        <w:t xml:space="preserve"> message contains an SCG configuration but no indication to release MR-DC, the UE applies the SCG configuration on top of the stored SCG configuration (i.e. delta configuration) and resumes SCG transmission.</w:t>
      </w:r>
    </w:p>
    <w:p w14:paraId="60A02B2B" w14:textId="2ABFE942" w:rsidR="00B72C6B" w:rsidRPr="00304AAB" w:rsidRDefault="000C2342" w:rsidP="00992180">
      <w:pPr>
        <w:pStyle w:val="Heading1"/>
        <w:rPr>
          <w:rFonts w:eastAsiaTheme="minorEastAsia"/>
          <w:lang w:eastAsia="en-US"/>
        </w:rPr>
      </w:pPr>
      <w:r w:rsidRPr="00B72C6B">
        <w:rPr>
          <w:b/>
          <w:bCs/>
        </w:rPr>
        <w:fldChar w:fldCharType="end"/>
      </w:r>
      <w:r w:rsidR="00B72C6B" w:rsidRPr="00304AAB">
        <w:rPr>
          <w:rFonts w:eastAsiaTheme="minorEastAsia"/>
          <w:lang w:eastAsia="en-US"/>
        </w:rPr>
        <w:t>References</w:t>
      </w:r>
    </w:p>
    <w:p w14:paraId="4C095E0A" w14:textId="104EC1F2" w:rsidR="00DB1E66" w:rsidRPr="00304AAB" w:rsidRDefault="00812805" w:rsidP="00812805">
      <w:pPr>
        <w:pStyle w:val="Reference"/>
      </w:pPr>
      <w:bookmarkStart w:id="115" w:name="_Ref510526034"/>
      <w:bookmarkStart w:id="116" w:name="_Ref528071718"/>
      <w:r w:rsidRPr="00304AAB">
        <w:t>RP-</w:t>
      </w:r>
      <w:r w:rsidR="000537C3">
        <w:t>190452</w:t>
      </w:r>
      <w:r w:rsidR="00B72C6B" w:rsidRPr="00304AAB">
        <w:t>,</w:t>
      </w:r>
      <w:bookmarkEnd w:id="115"/>
      <w:bookmarkEnd w:id="116"/>
      <w:r w:rsidRPr="00304AAB">
        <w:t xml:space="preserve"> </w:t>
      </w:r>
      <w:r w:rsidR="000537C3">
        <w:t xml:space="preserve">Revised </w:t>
      </w:r>
      <w:r w:rsidRPr="00304AAB">
        <w:t>WID</w:t>
      </w:r>
      <w:r w:rsidR="00CE7F8D">
        <w:t>:</w:t>
      </w:r>
      <w:r w:rsidRPr="00304AAB">
        <w:t xml:space="preserve"> Multi-RAT Dual-Connectivity and Carrier Aggregation enhancements</w:t>
      </w:r>
      <w:r w:rsidR="00CE7F8D">
        <w:t xml:space="preserve">, </w:t>
      </w:r>
      <w:r w:rsidRPr="00304AAB">
        <w:t>Ericsson, Nokia, Nokia Shanghai Bell, Huawei, 3GPP TSG RAN#8</w:t>
      </w:r>
      <w:r w:rsidR="00CE7F8D">
        <w:t>3</w:t>
      </w:r>
      <w:r w:rsidRPr="00304AAB">
        <w:t>, 1</w:t>
      </w:r>
      <w:r w:rsidR="00CE7F8D">
        <w:t>8</w:t>
      </w:r>
      <w:r w:rsidRPr="00304AAB">
        <w:t>-</w:t>
      </w:r>
      <w:r w:rsidR="00CE7F8D">
        <w:t>21 March</w:t>
      </w:r>
      <w:r w:rsidRPr="00304AAB">
        <w:t xml:space="preserve"> 201</w:t>
      </w:r>
      <w:r w:rsidR="00CE7F8D">
        <w:t>9</w:t>
      </w:r>
      <w:r w:rsidRPr="00304AAB">
        <w:t>,</w:t>
      </w:r>
      <w:r w:rsidR="00CE7F8D">
        <w:t xml:space="preserve"> Shenzhen, China</w:t>
      </w:r>
    </w:p>
    <w:p w14:paraId="33EF3AFF" w14:textId="2D997D4A" w:rsidR="00890D03" w:rsidRPr="00304AAB" w:rsidRDefault="00E767A9" w:rsidP="00890D03">
      <w:pPr>
        <w:pStyle w:val="Reference"/>
      </w:pPr>
      <w:bookmarkStart w:id="117" w:name="_Ref7524012"/>
      <w:bookmarkStart w:id="118" w:name="_Ref867248"/>
      <w:r w:rsidRPr="00E767A9">
        <w:t>R2-1906003</w:t>
      </w:r>
      <w:r w:rsidR="00890D03" w:rsidRPr="00304AAB">
        <w:t xml:space="preserve">, </w:t>
      </w:r>
      <w:r w:rsidRPr="00E767A9">
        <w:t>Configuring or resuming (NG)EN-DC during connection resume (36.331)</w:t>
      </w:r>
      <w:r w:rsidR="00890D03" w:rsidRPr="00304AAB">
        <w:t>, Ericsson, 3GPP WG2#10</w:t>
      </w:r>
      <w:r w:rsidR="00890D03">
        <w:t>6</w:t>
      </w:r>
      <w:r w:rsidR="00890D03" w:rsidRPr="00304AAB">
        <w:t xml:space="preserve">, </w:t>
      </w:r>
      <w:r w:rsidR="00890D03" w:rsidRPr="001F4B41">
        <w:t>Reno, USA, 13 - 17 May 2019</w:t>
      </w:r>
      <w:bookmarkEnd w:id="117"/>
    </w:p>
    <w:p w14:paraId="52E3A79C" w14:textId="07872135" w:rsidR="00D959A5" w:rsidRPr="00304AAB" w:rsidRDefault="00E767A9" w:rsidP="00D959A5">
      <w:pPr>
        <w:pStyle w:val="Reference"/>
      </w:pPr>
      <w:bookmarkStart w:id="119" w:name="_Ref7524018"/>
      <w:r w:rsidRPr="00E767A9">
        <w:t>R2-1906004</w:t>
      </w:r>
      <w:bookmarkStart w:id="120" w:name="_GoBack"/>
      <w:bookmarkEnd w:id="120"/>
      <w:r>
        <w:t>,</w:t>
      </w:r>
      <w:r w:rsidRPr="00E767A9">
        <w:t xml:space="preserve"> Configuring or resuming NR-DC or NE-DC during connection resume (38.331)</w:t>
      </w:r>
      <w:r w:rsidR="00DF538E" w:rsidRPr="00304AAB">
        <w:t>, Ericsson, 3GPP WG2#10</w:t>
      </w:r>
      <w:bookmarkEnd w:id="118"/>
      <w:r w:rsidR="000E7FAD">
        <w:t>6</w:t>
      </w:r>
      <w:r w:rsidR="00D959A5" w:rsidRPr="00304AAB">
        <w:t xml:space="preserve">, </w:t>
      </w:r>
      <w:r w:rsidR="000E7FAD" w:rsidRPr="001F4B41">
        <w:t>Reno, USA, 13 - 17 May 2019</w:t>
      </w:r>
      <w:bookmarkEnd w:id="119"/>
    </w:p>
    <w:p w14:paraId="6FA15A89" w14:textId="48B7EBF3" w:rsidR="00992096" w:rsidRPr="00D959A5" w:rsidRDefault="00992096" w:rsidP="00E066FB">
      <w:pPr>
        <w:pStyle w:val="Reference"/>
        <w:numPr>
          <w:ilvl w:val="0"/>
          <w:numId w:val="0"/>
        </w:numPr>
        <w:ind w:left="567" w:hanging="567"/>
        <w:rPr>
          <w:rFonts w:ascii="Times New Roman" w:hAnsi="Times New Roman"/>
          <w:lang w:eastAsia="ja-JP"/>
        </w:rPr>
      </w:pPr>
    </w:p>
    <w:sectPr w:rsidR="00992096" w:rsidRPr="00D959A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2BECB" w14:textId="77777777" w:rsidR="00316662" w:rsidRDefault="00316662">
      <w:r>
        <w:separator/>
      </w:r>
    </w:p>
  </w:endnote>
  <w:endnote w:type="continuationSeparator" w:id="0">
    <w:p w14:paraId="41742DD3" w14:textId="77777777" w:rsidR="00316662" w:rsidRDefault="0031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D85C0" w14:textId="77777777" w:rsidR="00316662" w:rsidRDefault="00316662">
      <w:r>
        <w:separator/>
      </w:r>
    </w:p>
  </w:footnote>
  <w:footnote w:type="continuationSeparator" w:id="0">
    <w:p w14:paraId="02542619" w14:textId="77777777" w:rsidR="00316662" w:rsidRDefault="0031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287E38"/>
    <w:multiLevelType w:val="hybridMultilevel"/>
    <w:tmpl w:val="4036C59E"/>
    <w:lvl w:ilvl="0" w:tplc="5F300D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num>
  <w:num w:numId="18">
    <w:abstractNumId w:val="10"/>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19"/>
  </w:num>
  <w:num w:numId="21">
    <w:abstractNumId w:val="16"/>
  </w:num>
  <w:num w:numId="22">
    <w:abstractNumId w:val="6"/>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1A97"/>
    <w:rsid w:val="00021D86"/>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7C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209A"/>
    <w:rsid w:val="000855EB"/>
    <w:rsid w:val="00085B52"/>
    <w:rsid w:val="000866F2"/>
    <w:rsid w:val="00086C5D"/>
    <w:rsid w:val="00087E99"/>
    <w:rsid w:val="0009009F"/>
    <w:rsid w:val="00091557"/>
    <w:rsid w:val="00092056"/>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1887"/>
    <w:rsid w:val="000C2342"/>
    <w:rsid w:val="000C25B1"/>
    <w:rsid w:val="000C2E19"/>
    <w:rsid w:val="000C4503"/>
    <w:rsid w:val="000C6D49"/>
    <w:rsid w:val="000D0BB6"/>
    <w:rsid w:val="000D0D07"/>
    <w:rsid w:val="000D4797"/>
    <w:rsid w:val="000D628B"/>
    <w:rsid w:val="000D694D"/>
    <w:rsid w:val="000E0527"/>
    <w:rsid w:val="000E1E92"/>
    <w:rsid w:val="000E3FFD"/>
    <w:rsid w:val="000E58D8"/>
    <w:rsid w:val="000E72EE"/>
    <w:rsid w:val="000E7818"/>
    <w:rsid w:val="000E7FAD"/>
    <w:rsid w:val="000F06D6"/>
    <w:rsid w:val="000F0EB1"/>
    <w:rsid w:val="000F1106"/>
    <w:rsid w:val="000F3BE9"/>
    <w:rsid w:val="000F3F6C"/>
    <w:rsid w:val="000F5867"/>
    <w:rsid w:val="000F6DF3"/>
    <w:rsid w:val="000F7AA4"/>
    <w:rsid w:val="001005FF"/>
    <w:rsid w:val="00100663"/>
    <w:rsid w:val="0010079B"/>
    <w:rsid w:val="0010297F"/>
    <w:rsid w:val="00105498"/>
    <w:rsid w:val="00105D63"/>
    <w:rsid w:val="001062FB"/>
    <w:rsid w:val="001063E6"/>
    <w:rsid w:val="00106CB8"/>
    <w:rsid w:val="00111023"/>
    <w:rsid w:val="00113CF4"/>
    <w:rsid w:val="001153EA"/>
    <w:rsid w:val="0011558D"/>
    <w:rsid w:val="0011561A"/>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AB5"/>
    <w:rsid w:val="00137F0B"/>
    <w:rsid w:val="00140540"/>
    <w:rsid w:val="00144EE3"/>
    <w:rsid w:val="0014550E"/>
    <w:rsid w:val="00145C81"/>
    <w:rsid w:val="00145EEE"/>
    <w:rsid w:val="00151E23"/>
    <w:rsid w:val="001526E0"/>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86315"/>
    <w:rsid w:val="00190AC1"/>
    <w:rsid w:val="00190E19"/>
    <w:rsid w:val="0019341A"/>
    <w:rsid w:val="001945DE"/>
    <w:rsid w:val="00196A87"/>
    <w:rsid w:val="00197DF9"/>
    <w:rsid w:val="001A04FF"/>
    <w:rsid w:val="001A0568"/>
    <w:rsid w:val="001A0E8B"/>
    <w:rsid w:val="001A1987"/>
    <w:rsid w:val="001A2564"/>
    <w:rsid w:val="001A6173"/>
    <w:rsid w:val="001A6CBA"/>
    <w:rsid w:val="001A7738"/>
    <w:rsid w:val="001B0D97"/>
    <w:rsid w:val="001B14DD"/>
    <w:rsid w:val="001B3E2B"/>
    <w:rsid w:val="001B5A5D"/>
    <w:rsid w:val="001B5CFB"/>
    <w:rsid w:val="001C1CE5"/>
    <w:rsid w:val="001C2E14"/>
    <w:rsid w:val="001C322D"/>
    <w:rsid w:val="001C3D2A"/>
    <w:rsid w:val="001C6495"/>
    <w:rsid w:val="001C6AB4"/>
    <w:rsid w:val="001D057F"/>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0DE2"/>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1BA"/>
    <w:rsid w:val="00207CAA"/>
    <w:rsid w:val="00207FA3"/>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54E"/>
    <w:rsid w:val="00230765"/>
    <w:rsid w:val="00230D68"/>
    <w:rsid w:val="002319E4"/>
    <w:rsid w:val="00233C56"/>
    <w:rsid w:val="00235632"/>
    <w:rsid w:val="00235872"/>
    <w:rsid w:val="00237B27"/>
    <w:rsid w:val="00241559"/>
    <w:rsid w:val="00241663"/>
    <w:rsid w:val="002424CC"/>
    <w:rsid w:val="002435B3"/>
    <w:rsid w:val="00243B86"/>
    <w:rsid w:val="002458EB"/>
    <w:rsid w:val="00246F54"/>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67E72"/>
    <w:rsid w:val="0027144F"/>
    <w:rsid w:val="00271F3A"/>
    <w:rsid w:val="00273278"/>
    <w:rsid w:val="002737F4"/>
    <w:rsid w:val="00273EE5"/>
    <w:rsid w:val="002742A6"/>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0F49"/>
    <w:rsid w:val="002A1D4E"/>
    <w:rsid w:val="002A2869"/>
    <w:rsid w:val="002A3E44"/>
    <w:rsid w:val="002A3F20"/>
    <w:rsid w:val="002A4F4E"/>
    <w:rsid w:val="002A772D"/>
    <w:rsid w:val="002B0375"/>
    <w:rsid w:val="002B24D6"/>
    <w:rsid w:val="002B4622"/>
    <w:rsid w:val="002B7E93"/>
    <w:rsid w:val="002C1896"/>
    <w:rsid w:val="002C3ED7"/>
    <w:rsid w:val="002C41E6"/>
    <w:rsid w:val="002C4453"/>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2F6523"/>
    <w:rsid w:val="0030150A"/>
    <w:rsid w:val="00301CE6"/>
    <w:rsid w:val="0030256B"/>
    <w:rsid w:val="00304AAB"/>
    <w:rsid w:val="0030501F"/>
    <w:rsid w:val="00307BA1"/>
    <w:rsid w:val="003105A7"/>
    <w:rsid w:val="00311702"/>
    <w:rsid w:val="00311E82"/>
    <w:rsid w:val="00313FD6"/>
    <w:rsid w:val="0031413E"/>
    <w:rsid w:val="003143BD"/>
    <w:rsid w:val="00316662"/>
    <w:rsid w:val="003179EC"/>
    <w:rsid w:val="00317B01"/>
    <w:rsid w:val="003203ED"/>
    <w:rsid w:val="003219A8"/>
    <w:rsid w:val="00322C9F"/>
    <w:rsid w:val="00322EA2"/>
    <w:rsid w:val="00322F21"/>
    <w:rsid w:val="00324D23"/>
    <w:rsid w:val="00325393"/>
    <w:rsid w:val="003301F2"/>
    <w:rsid w:val="00331751"/>
    <w:rsid w:val="00334579"/>
    <w:rsid w:val="003350CE"/>
    <w:rsid w:val="00335858"/>
    <w:rsid w:val="00336BDA"/>
    <w:rsid w:val="00337695"/>
    <w:rsid w:val="00341191"/>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679A6"/>
    <w:rsid w:val="003708B2"/>
    <w:rsid w:val="00370E47"/>
    <w:rsid w:val="003742AC"/>
    <w:rsid w:val="00374F16"/>
    <w:rsid w:val="00377B98"/>
    <w:rsid w:val="00377CE1"/>
    <w:rsid w:val="003801BE"/>
    <w:rsid w:val="00380EE4"/>
    <w:rsid w:val="003811EC"/>
    <w:rsid w:val="0038577C"/>
    <w:rsid w:val="00385BF0"/>
    <w:rsid w:val="00391E1F"/>
    <w:rsid w:val="00391E2E"/>
    <w:rsid w:val="00392538"/>
    <w:rsid w:val="003939FF"/>
    <w:rsid w:val="00396ACD"/>
    <w:rsid w:val="0039798A"/>
    <w:rsid w:val="003A11D1"/>
    <w:rsid w:val="003A2223"/>
    <w:rsid w:val="003A237A"/>
    <w:rsid w:val="003A2A0F"/>
    <w:rsid w:val="003A3AD2"/>
    <w:rsid w:val="003A3AF2"/>
    <w:rsid w:val="003A45A1"/>
    <w:rsid w:val="003A4E4A"/>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D6FC7"/>
    <w:rsid w:val="003E15FA"/>
    <w:rsid w:val="003E1F3D"/>
    <w:rsid w:val="003E55E4"/>
    <w:rsid w:val="003E5FB3"/>
    <w:rsid w:val="003E66B6"/>
    <w:rsid w:val="003E74E3"/>
    <w:rsid w:val="003E76C9"/>
    <w:rsid w:val="003F05C7"/>
    <w:rsid w:val="003F0F3E"/>
    <w:rsid w:val="003F1372"/>
    <w:rsid w:val="003F26A8"/>
    <w:rsid w:val="003F2CD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66F0"/>
    <w:rsid w:val="00437447"/>
    <w:rsid w:val="00441A92"/>
    <w:rsid w:val="00441FE0"/>
    <w:rsid w:val="00443ECC"/>
    <w:rsid w:val="00444F56"/>
    <w:rsid w:val="0044609B"/>
    <w:rsid w:val="00446488"/>
    <w:rsid w:val="00446A09"/>
    <w:rsid w:val="004517AA"/>
    <w:rsid w:val="00452CAC"/>
    <w:rsid w:val="00454D7D"/>
    <w:rsid w:val="00456EE7"/>
    <w:rsid w:val="00457565"/>
    <w:rsid w:val="00457B71"/>
    <w:rsid w:val="004602CB"/>
    <w:rsid w:val="00461F34"/>
    <w:rsid w:val="00465F3A"/>
    <w:rsid w:val="004669E2"/>
    <w:rsid w:val="004676BC"/>
    <w:rsid w:val="00470C31"/>
    <w:rsid w:val="0047141B"/>
    <w:rsid w:val="004734D0"/>
    <w:rsid w:val="0047556B"/>
    <w:rsid w:val="00477768"/>
    <w:rsid w:val="00482102"/>
    <w:rsid w:val="004827E7"/>
    <w:rsid w:val="00483068"/>
    <w:rsid w:val="004852D8"/>
    <w:rsid w:val="00490242"/>
    <w:rsid w:val="004905C4"/>
    <w:rsid w:val="00491206"/>
    <w:rsid w:val="00492BC5"/>
    <w:rsid w:val="00494085"/>
    <w:rsid w:val="004964F1"/>
    <w:rsid w:val="00496804"/>
    <w:rsid w:val="00497BD8"/>
    <w:rsid w:val="004A07FE"/>
    <w:rsid w:val="004A16BC"/>
    <w:rsid w:val="004A2B94"/>
    <w:rsid w:val="004A3E42"/>
    <w:rsid w:val="004A4932"/>
    <w:rsid w:val="004B1E9F"/>
    <w:rsid w:val="004B24A5"/>
    <w:rsid w:val="004B43EC"/>
    <w:rsid w:val="004B747D"/>
    <w:rsid w:val="004B7C0C"/>
    <w:rsid w:val="004B7C0F"/>
    <w:rsid w:val="004C118F"/>
    <w:rsid w:val="004C1629"/>
    <w:rsid w:val="004C3898"/>
    <w:rsid w:val="004C6FA1"/>
    <w:rsid w:val="004D008D"/>
    <w:rsid w:val="004D36B1"/>
    <w:rsid w:val="004D510E"/>
    <w:rsid w:val="004D6278"/>
    <w:rsid w:val="004D7EBD"/>
    <w:rsid w:val="004E2662"/>
    <w:rsid w:val="004E2680"/>
    <w:rsid w:val="004E28F9"/>
    <w:rsid w:val="004E31B5"/>
    <w:rsid w:val="004E462E"/>
    <w:rsid w:val="004E56DC"/>
    <w:rsid w:val="004E76F4"/>
    <w:rsid w:val="004F0B4E"/>
    <w:rsid w:val="004F0B6C"/>
    <w:rsid w:val="004F2078"/>
    <w:rsid w:val="004F2964"/>
    <w:rsid w:val="004F31C9"/>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69A"/>
    <w:rsid w:val="0058798C"/>
    <w:rsid w:val="005900FA"/>
    <w:rsid w:val="005935A4"/>
    <w:rsid w:val="00593E21"/>
    <w:rsid w:val="005948C2"/>
    <w:rsid w:val="0059583D"/>
    <w:rsid w:val="00595DCA"/>
    <w:rsid w:val="005965AB"/>
    <w:rsid w:val="0059779B"/>
    <w:rsid w:val="00597ABC"/>
    <w:rsid w:val="005A0A71"/>
    <w:rsid w:val="005A209A"/>
    <w:rsid w:val="005A51AA"/>
    <w:rsid w:val="005A567C"/>
    <w:rsid w:val="005A662D"/>
    <w:rsid w:val="005A7234"/>
    <w:rsid w:val="005B20C8"/>
    <w:rsid w:val="005B3559"/>
    <w:rsid w:val="005B35D7"/>
    <w:rsid w:val="005B392A"/>
    <w:rsid w:val="005B3AA3"/>
    <w:rsid w:val="005B64C1"/>
    <w:rsid w:val="005B6DA8"/>
    <w:rsid w:val="005B6F83"/>
    <w:rsid w:val="005C147F"/>
    <w:rsid w:val="005C3C87"/>
    <w:rsid w:val="005C44A0"/>
    <w:rsid w:val="005C6E4F"/>
    <w:rsid w:val="005C74FB"/>
    <w:rsid w:val="005D054D"/>
    <w:rsid w:val="005D1602"/>
    <w:rsid w:val="005D3F69"/>
    <w:rsid w:val="005D6924"/>
    <w:rsid w:val="005D6FFE"/>
    <w:rsid w:val="005E1588"/>
    <w:rsid w:val="005E1BA8"/>
    <w:rsid w:val="005E2FF6"/>
    <w:rsid w:val="005E342B"/>
    <w:rsid w:val="005E385F"/>
    <w:rsid w:val="005E4C4D"/>
    <w:rsid w:val="005E5B81"/>
    <w:rsid w:val="005F027B"/>
    <w:rsid w:val="005F16AA"/>
    <w:rsid w:val="005F2CB1"/>
    <w:rsid w:val="005F3025"/>
    <w:rsid w:val="005F4D03"/>
    <w:rsid w:val="005F558C"/>
    <w:rsid w:val="005F618C"/>
    <w:rsid w:val="005F67D3"/>
    <w:rsid w:val="005F70A5"/>
    <w:rsid w:val="005F70BD"/>
    <w:rsid w:val="00601681"/>
    <w:rsid w:val="00601689"/>
    <w:rsid w:val="0060283C"/>
    <w:rsid w:val="00603452"/>
    <w:rsid w:val="006046FB"/>
    <w:rsid w:val="00604F14"/>
    <w:rsid w:val="00605F62"/>
    <w:rsid w:val="0060669C"/>
    <w:rsid w:val="00607E7B"/>
    <w:rsid w:val="00611B83"/>
    <w:rsid w:val="00612A5D"/>
    <w:rsid w:val="00613257"/>
    <w:rsid w:val="00613975"/>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7A"/>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87C26"/>
    <w:rsid w:val="00690C49"/>
    <w:rsid w:val="00695FC2"/>
    <w:rsid w:val="006960C1"/>
    <w:rsid w:val="00696949"/>
    <w:rsid w:val="00696E9F"/>
    <w:rsid w:val="00697052"/>
    <w:rsid w:val="006A46FB"/>
    <w:rsid w:val="006A5E28"/>
    <w:rsid w:val="006A697B"/>
    <w:rsid w:val="006A6B99"/>
    <w:rsid w:val="006A7AFF"/>
    <w:rsid w:val="006B1816"/>
    <w:rsid w:val="006B2099"/>
    <w:rsid w:val="006B21F2"/>
    <w:rsid w:val="006B2D58"/>
    <w:rsid w:val="006B50CF"/>
    <w:rsid w:val="006C0125"/>
    <w:rsid w:val="006C03B8"/>
    <w:rsid w:val="006C1BDA"/>
    <w:rsid w:val="006C5EC9"/>
    <w:rsid w:val="006C6059"/>
    <w:rsid w:val="006C7522"/>
    <w:rsid w:val="006D0061"/>
    <w:rsid w:val="006D3332"/>
    <w:rsid w:val="006D397F"/>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6BBA"/>
    <w:rsid w:val="006E7D3B"/>
    <w:rsid w:val="006F0AA5"/>
    <w:rsid w:val="006F0EEA"/>
    <w:rsid w:val="006F1B70"/>
    <w:rsid w:val="006F341D"/>
    <w:rsid w:val="006F3CDE"/>
    <w:rsid w:val="006F4471"/>
    <w:rsid w:val="006F4BA8"/>
    <w:rsid w:val="006F58D4"/>
    <w:rsid w:val="006F62BB"/>
    <w:rsid w:val="006F6ADB"/>
    <w:rsid w:val="006F6B6B"/>
    <w:rsid w:val="006F767D"/>
    <w:rsid w:val="00700225"/>
    <w:rsid w:val="0070210C"/>
    <w:rsid w:val="0070346E"/>
    <w:rsid w:val="007041D3"/>
    <w:rsid w:val="00704EDB"/>
    <w:rsid w:val="0070537F"/>
    <w:rsid w:val="00706101"/>
    <w:rsid w:val="00707072"/>
    <w:rsid w:val="00707D61"/>
    <w:rsid w:val="00711012"/>
    <w:rsid w:val="00711907"/>
    <w:rsid w:val="00712287"/>
    <w:rsid w:val="00712772"/>
    <w:rsid w:val="00712E77"/>
    <w:rsid w:val="00713363"/>
    <w:rsid w:val="007148D3"/>
    <w:rsid w:val="00715B9A"/>
    <w:rsid w:val="007168FA"/>
    <w:rsid w:val="00721593"/>
    <w:rsid w:val="00722D43"/>
    <w:rsid w:val="00724070"/>
    <w:rsid w:val="00726EA6"/>
    <w:rsid w:val="00727208"/>
    <w:rsid w:val="00727680"/>
    <w:rsid w:val="00732179"/>
    <w:rsid w:val="007348B1"/>
    <w:rsid w:val="00734B23"/>
    <w:rsid w:val="007362A6"/>
    <w:rsid w:val="00736D7D"/>
    <w:rsid w:val="007377FE"/>
    <w:rsid w:val="007409DF"/>
    <w:rsid w:val="00740E58"/>
    <w:rsid w:val="00744332"/>
    <w:rsid w:val="007445A0"/>
    <w:rsid w:val="00744C02"/>
    <w:rsid w:val="0074524B"/>
    <w:rsid w:val="00747D8B"/>
    <w:rsid w:val="00751228"/>
    <w:rsid w:val="00752C86"/>
    <w:rsid w:val="007554CF"/>
    <w:rsid w:val="007560B2"/>
    <w:rsid w:val="007571E1"/>
    <w:rsid w:val="007604B2"/>
    <w:rsid w:val="0076191E"/>
    <w:rsid w:val="00762FDB"/>
    <w:rsid w:val="00763704"/>
    <w:rsid w:val="00765281"/>
    <w:rsid w:val="00765C28"/>
    <w:rsid w:val="00766BAD"/>
    <w:rsid w:val="00767EDA"/>
    <w:rsid w:val="00771F15"/>
    <w:rsid w:val="00772D70"/>
    <w:rsid w:val="007730BD"/>
    <w:rsid w:val="007755F2"/>
    <w:rsid w:val="007764E2"/>
    <w:rsid w:val="00776971"/>
    <w:rsid w:val="00776A02"/>
    <w:rsid w:val="00776A5A"/>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8A6"/>
    <w:rsid w:val="007A60B7"/>
    <w:rsid w:val="007A7596"/>
    <w:rsid w:val="007B3D2D"/>
    <w:rsid w:val="007B43FA"/>
    <w:rsid w:val="007B50AE"/>
    <w:rsid w:val="007B51DF"/>
    <w:rsid w:val="007B5FE7"/>
    <w:rsid w:val="007B6E20"/>
    <w:rsid w:val="007C05DD"/>
    <w:rsid w:val="007C191A"/>
    <w:rsid w:val="007C2BEA"/>
    <w:rsid w:val="007C3D18"/>
    <w:rsid w:val="007C4FEB"/>
    <w:rsid w:val="007C54EE"/>
    <w:rsid w:val="007C60BF"/>
    <w:rsid w:val="007C6A07"/>
    <w:rsid w:val="007C75A1"/>
    <w:rsid w:val="007C77A5"/>
    <w:rsid w:val="007D04E5"/>
    <w:rsid w:val="007D10E3"/>
    <w:rsid w:val="007D2119"/>
    <w:rsid w:val="007D23E8"/>
    <w:rsid w:val="007D3F74"/>
    <w:rsid w:val="007D5901"/>
    <w:rsid w:val="007D7526"/>
    <w:rsid w:val="007E2CC6"/>
    <w:rsid w:val="007E346C"/>
    <w:rsid w:val="007E4610"/>
    <w:rsid w:val="007E4715"/>
    <w:rsid w:val="007E505B"/>
    <w:rsid w:val="007E54B6"/>
    <w:rsid w:val="007E5EF5"/>
    <w:rsid w:val="007E6882"/>
    <w:rsid w:val="007E7060"/>
    <w:rsid w:val="007E7091"/>
    <w:rsid w:val="007F2169"/>
    <w:rsid w:val="007F3884"/>
    <w:rsid w:val="007F5785"/>
    <w:rsid w:val="007F6EFB"/>
    <w:rsid w:val="00800F1F"/>
    <w:rsid w:val="008022C2"/>
    <w:rsid w:val="00802F68"/>
    <w:rsid w:val="00803FAE"/>
    <w:rsid w:val="0080605F"/>
    <w:rsid w:val="00807786"/>
    <w:rsid w:val="00810BB3"/>
    <w:rsid w:val="00811FCB"/>
    <w:rsid w:val="008121DF"/>
    <w:rsid w:val="00812805"/>
    <w:rsid w:val="008134B0"/>
    <w:rsid w:val="008158D6"/>
    <w:rsid w:val="00817196"/>
    <w:rsid w:val="00817EDE"/>
    <w:rsid w:val="008208B6"/>
    <w:rsid w:val="008235DB"/>
    <w:rsid w:val="00824AB4"/>
    <w:rsid w:val="00825C42"/>
    <w:rsid w:val="00825CF0"/>
    <w:rsid w:val="00825D25"/>
    <w:rsid w:val="00827D6F"/>
    <w:rsid w:val="00830689"/>
    <w:rsid w:val="00834B6A"/>
    <w:rsid w:val="008353FD"/>
    <w:rsid w:val="00836B2C"/>
    <w:rsid w:val="008376AC"/>
    <w:rsid w:val="00840038"/>
    <w:rsid w:val="0084275C"/>
    <w:rsid w:val="00843F06"/>
    <w:rsid w:val="00844305"/>
    <w:rsid w:val="008444E8"/>
    <w:rsid w:val="00844E80"/>
    <w:rsid w:val="00846FE7"/>
    <w:rsid w:val="00850CEC"/>
    <w:rsid w:val="00851326"/>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0D03"/>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5B63"/>
    <w:rsid w:val="008A77D8"/>
    <w:rsid w:val="008B0483"/>
    <w:rsid w:val="008B120C"/>
    <w:rsid w:val="008B26E4"/>
    <w:rsid w:val="008B4BF2"/>
    <w:rsid w:val="008B51A0"/>
    <w:rsid w:val="008B592A"/>
    <w:rsid w:val="008B5BB6"/>
    <w:rsid w:val="008B6FEF"/>
    <w:rsid w:val="008B7586"/>
    <w:rsid w:val="008B7B5C"/>
    <w:rsid w:val="008C0C99"/>
    <w:rsid w:val="008C2017"/>
    <w:rsid w:val="008C3574"/>
    <w:rsid w:val="008C4958"/>
    <w:rsid w:val="008C4BAA"/>
    <w:rsid w:val="008C6AE8"/>
    <w:rsid w:val="008C7573"/>
    <w:rsid w:val="008D34F1"/>
    <w:rsid w:val="008D39D8"/>
    <w:rsid w:val="008D6D1A"/>
    <w:rsid w:val="008E065E"/>
    <w:rsid w:val="008E0927"/>
    <w:rsid w:val="008E0996"/>
    <w:rsid w:val="008E1909"/>
    <w:rsid w:val="008E1FAE"/>
    <w:rsid w:val="008E576F"/>
    <w:rsid w:val="008F0377"/>
    <w:rsid w:val="008F1416"/>
    <w:rsid w:val="008F1EAB"/>
    <w:rsid w:val="008F33DC"/>
    <w:rsid w:val="008F477F"/>
    <w:rsid w:val="008F69F2"/>
    <w:rsid w:val="00901FF1"/>
    <w:rsid w:val="00902350"/>
    <w:rsid w:val="0090336B"/>
    <w:rsid w:val="00904C13"/>
    <w:rsid w:val="00904FF3"/>
    <w:rsid w:val="009053AA"/>
    <w:rsid w:val="009067B8"/>
    <w:rsid w:val="00906939"/>
    <w:rsid w:val="00906E84"/>
    <w:rsid w:val="00910B7D"/>
    <w:rsid w:val="00911DFB"/>
    <w:rsid w:val="009139D9"/>
    <w:rsid w:val="00914AD8"/>
    <w:rsid w:val="00916079"/>
    <w:rsid w:val="009176D7"/>
    <w:rsid w:val="00917A92"/>
    <w:rsid w:val="00917CE9"/>
    <w:rsid w:val="00920BF2"/>
    <w:rsid w:val="00921BA4"/>
    <w:rsid w:val="00922010"/>
    <w:rsid w:val="0092464F"/>
    <w:rsid w:val="00931BD9"/>
    <w:rsid w:val="0093294C"/>
    <w:rsid w:val="009342BE"/>
    <w:rsid w:val="009368F3"/>
    <w:rsid w:val="00937E29"/>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33F8"/>
    <w:rsid w:val="00974BE7"/>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841"/>
    <w:rsid w:val="009B0F7B"/>
    <w:rsid w:val="009B1023"/>
    <w:rsid w:val="009B1F30"/>
    <w:rsid w:val="009B2D8B"/>
    <w:rsid w:val="009B3AC2"/>
    <w:rsid w:val="009B43C1"/>
    <w:rsid w:val="009B4DF4"/>
    <w:rsid w:val="009B5497"/>
    <w:rsid w:val="009B564E"/>
    <w:rsid w:val="009B7E87"/>
    <w:rsid w:val="009C403E"/>
    <w:rsid w:val="009C635B"/>
    <w:rsid w:val="009C7E78"/>
    <w:rsid w:val="009D2E11"/>
    <w:rsid w:val="009D4BFF"/>
    <w:rsid w:val="009D4FF0"/>
    <w:rsid w:val="009D703C"/>
    <w:rsid w:val="009D718F"/>
    <w:rsid w:val="009E068F"/>
    <w:rsid w:val="009E09A3"/>
    <w:rsid w:val="009E14E0"/>
    <w:rsid w:val="009E35DB"/>
    <w:rsid w:val="009E47A3"/>
    <w:rsid w:val="009E5746"/>
    <w:rsid w:val="009E78E2"/>
    <w:rsid w:val="009F0033"/>
    <w:rsid w:val="009F057B"/>
    <w:rsid w:val="009F08F3"/>
    <w:rsid w:val="009F1ECE"/>
    <w:rsid w:val="009F2767"/>
    <w:rsid w:val="009F344F"/>
    <w:rsid w:val="009F3E5C"/>
    <w:rsid w:val="009F57B7"/>
    <w:rsid w:val="00A048A8"/>
    <w:rsid w:val="00A04F49"/>
    <w:rsid w:val="00A12C68"/>
    <w:rsid w:val="00A13E54"/>
    <w:rsid w:val="00A153E8"/>
    <w:rsid w:val="00A17EE2"/>
    <w:rsid w:val="00A17F63"/>
    <w:rsid w:val="00A20BBE"/>
    <w:rsid w:val="00A2193B"/>
    <w:rsid w:val="00A21FB3"/>
    <w:rsid w:val="00A2351A"/>
    <w:rsid w:val="00A247B7"/>
    <w:rsid w:val="00A25B04"/>
    <w:rsid w:val="00A26190"/>
    <w:rsid w:val="00A264A9"/>
    <w:rsid w:val="00A265B8"/>
    <w:rsid w:val="00A27785"/>
    <w:rsid w:val="00A30187"/>
    <w:rsid w:val="00A30D5D"/>
    <w:rsid w:val="00A31245"/>
    <w:rsid w:val="00A32390"/>
    <w:rsid w:val="00A3448A"/>
    <w:rsid w:val="00A36297"/>
    <w:rsid w:val="00A37061"/>
    <w:rsid w:val="00A40CF4"/>
    <w:rsid w:val="00A412D5"/>
    <w:rsid w:val="00A41E2B"/>
    <w:rsid w:val="00A4375F"/>
    <w:rsid w:val="00A44C33"/>
    <w:rsid w:val="00A453CC"/>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4399"/>
    <w:rsid w:val="00A761D4"/>
    <w:rsid w:val="00A777B3"/>
    <w:rsid w:val="00A77EC4"/>
    <w:rsid w:val="00A810A4"/>
    <w:rsid w:val="00A84A8F"/>
    <w:rsid w:val="00A85BE6"/>
    <w:rsid w:val="00A85C53"/>
    <w:rsid w:val="00A91915"/>
    <w:rsid w:val="00A92424"/>
    <w:rsid w:val="00A92879"/>
    <w:rsid w:val="00A9442A"/>
    <w:rsid w:val="00A94D23"/>
    <w:rsid w:val="00A97999"/>
    <w:rsid w:val="00AA016F"/>
    <w:rsid w:val="00AA1ED6"/>
    <w:rsid w:val="00AA4BF2"/>
    <w:rsid w:val="00AA51D6"/>
    <w:rsid w:val="00AA5D4B"/>
    <w:rsid w:val="00AA5E3B"/>
    <w:rsid w:val="00AA632D"/>
    <w:rsid w:val="00AB0BC8"/>
    <w:rsid w:val="00AB11CA"/>
    <w:rsid w:val="00AB14D9"/>
    <w:rsid w:val="00AB1FF9"/>
    <w:rsid w:val="00AB28CC"/>
    <w:rsid w:val="00AB31D0"/>
    <w:rsid w:val="00AB4AB8"/>
    <w:rsid w:val="00AB54D1"/>
    <w:rsid w:val="00AB655E"/>
    <w:rsid w:val="00AB6C42"/>
    <w:rsid w:val="00AC007F"/>
    <w:rsid w:val="00AC2ECD"/>
    <w:rsid w:val="00AC3119"/>
    <w:rsid w:val="00AC3125"/>
    <w:rsid w:val="00AC35B8"/>
    <w:rsid w:val="00AC45EE"/>
    <w:rsid w:val="00AC49FB"/>
    <w:rsid w:val="00AC4D5E"/>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06D9F"/>
    <w:rsid w:val="00B111F8"/>
    <w:rsid w:val="00B11B1A"/>
    <w:rsid w:val="00B147AB"/>
    <w:rsid w:val="00B157F9"/>
    <w:rsid w:val="00B167F1"/>
    <w:rsid w:val="00B20256"/>
    <w:rsid w:val="00B20C25"/>
    <w:rsid w:val="00B20D09"/>
    <w:rsid w:val="00B21D14"/>
    <w:rsid w:val="00B21D4A"/>
    <w:rsid w:val="00B225BA"/>
    <w:rsid w:val="00B228A9"/>
    <w:rsid w:val="00B23012"/>
    <w:rsid w:val="00B24EE3"/>
    <w:rsid w:val="00B25A93"/>
    <w:rsid w:val="00B2763F"/>
    <w:rsid w:val="00B27AAC"/>
    <w:rsid w:val="00B30929"/>
    <w:rsid w:val="00B372AA"/>
    <w:rsid w:val="00B4023B"/>
    <w:rsid w:val="00B40445"/>
    <w:rsid w:val="00B41888"/>
    <w:rsid w:val="00B42BDB"/>
    <w:rsid w:val="00B4408D"/>
    <w:rsid w:val="00B44F69"/>
    <w:rsid w:val="00B45A52"/>
    <w:rsid w:val="00B46175"/>
    <w:rsid w:val="00B47A76"/>
    <w:rsid w:val="00B51F5D"/>
    <w:rsid w:val="00B52ED7"/>
    <w:rsid w:val="00B57AE8"/>
    <w:rsid w:val="00B60143"/>
    <w:rsid w:val="00B610D9"/>
    <w:rsid w:val="00B62AAA"/>
    <w:rsid w:val="00B62F53"/>
    <w:rsid w:val="00B664C7"/>
    <w:rsid w:val="00B67850"/>
    <w:rsid w:val="00B7052C"/>
    <w:rsid w:val="00B72C6B"/>
    <w:rsid w:val="00B72EBB"/>
    <w:rsid w:val="00B739F6"/>
    <w:rsid w:val="00B76906"/>
    <w:rsid w:val="00B77877"/>
    <w:rsid w:val="00B81A6C"/>
    <w:rsid w:val="00B83477"/>
    <w:rsid w:val="00B85524"/>
    <w:rsid w:val="00B85DE5"/>
    <w:rsid w:val="00B901E1"/>
    <w:rsid w:val="00B90F73"/>
    <w:rsid w:val="00B92605"/>
    <w:rsid w:val="00B93B59"/>
    <w:rsid w:val="00B9406A"/>
    <w:rsid w:val="00BA0132"/>
    <w:rsid w:val="00BA193E"/>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375D"/>
    <w:rsid w:val="00BC4D2E"/>
    <w:rsid w:val="00BC5252"/>
    <w:rsid w:val="00BC7073"/>
    <w:rsid w:val="00BD2732"/>
    <w:rsid w:val="00BD353E"/>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3325"/>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60783"/>
    <w:rsid w:val="00C60D9C"/>
    <w:rsid w:val="00C611E6"/>
    <w:rsid w:val="00C62DAA"/>
    <w:rsid w:val="00C64483"/>
    <w:rsid w:val="00C64672"/>
    <w:rsid w:val="00C649BC"/>
    <w:rsid w:val="00C6587E"/>
    <w:rsid w:val="00C70697"/>
    <w:rsid w:val="00C71467"/>
    <w:rsid w:val="00C72710"/>
    <w:rsid w:val="00C72EF4"/>
    <w:rsid w:val="00C740DE"/>
    <w:rsid w:val="00C74FD0"/>
    <w:rsid w:val="00C75D2F"/>
    <w:rsid w:val="00C766E9"/>
    <w:rsid w:val="00C767BE"/>
    <w:rsid w:val="00C76963"/>
    <w:rsid w:val="00C76E3C"/>
    <w:rsid w:val="00C7715D"/>
    <w:rsid w:val="00C81568"/>
    <w:rsid w:val="00C8446E"/>
    <w:rsid w:val="00C85D56"/>
    <w:rsid w:val="00C87496"/>
    <w:rsid w:val="00C87BE8"/>
    <w:rsid w:val="00C9027A"/>
    <w:rsid w:val="00C9068E"/>
    <w:rsid w:val="00C90C34"/>
    <w:rsid w:val="00C91288"/>
    <w:rsid w:val="00C91B05"/>
    <w:rsid w:val="00C91E13"/>
    <w:rsid w:val="00C9285D"/>
    <w:rsid w:val="00C93992"/>
    <w:rsid w:val="00C93C4B"/>
    <w:rsid w:val="00C944AB"/>
    <w:rsid w:val="00C95B40"/>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17E4"/>
    <w:rsid w:val="00CD2ED1"/>
    <w:rsid w:val="00CD337B"/>
    <w:rsid w:val="00CD3F90"/>
    <w:rsid w:val="00CD4B4B"/>
    <w:rsid w:val="00CE0424"/>
    <w:rsid w:val="00CE14F1"/>
    <w:rsid w:val="00CE26CA"/>
    <w:rsid w:val="00CE27D8"/>
    <w:rsid w:val="00CE4129"/>
    <w:rsid w:val="00CE4B05"/>
    <w:rsid w:val="00CE5809"/>
    <w:rsid w:val="00CE7561"/>
    <w:rsid w:val="00CE7F8D"/>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3005B"/>
    <w:rsid w:val="00D36E71"/>
    <w:rsid w:val="00D37D87"/>
    <w:rsid w:val="00D40B33"/>
    <w:rsid w:val="00D415DA"/>
    <w:rsid w:val="00D418F2"/>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51D8"/>
    <w:rsid w:val="00D767F3"/>
    <w:rsid w:val="00D76DF3"/>
    <w:rsid w:val="00D77B1D"/>
    <w:rsid w:val="00D80015"/>
    <w:rsid w:val="00D8021F"/>
    <w:rsid w:val="00D80383"/>
    <w:rsid w:val="00D810E4"/>
    <w:rsid w:val="00D823C6"/>
    <w:rsid w:val="00D82EFE"/>
    <w:rsid w:val="00D83E9E"/>
    <w:rsid w:val="00D843C7"/>
    <w:rsid w:val="00D86A02"/>
    <w:rsid w:val="00D86CA3"/>
    <w:rsid w:val="00D871CE"/>
    <w:rsid w:val="00D90FF9"/>
    <w:rsid w:val="00D9196D"/>
    <w:rsid w:val="00D92982"/>
    <w:rsid w:val="00D9336D"/>
    <w:rsid w:val="00D9475E"/>
    <w:rsid w:val="00D94C4D"/>
    <w:rsid w:val="00D959A5"/>
    <w:rsid w:val="00D95BB4"/>
    <w:rsid w:val="00D9610F"/>
    <w:rsid w:val="00D97235"/>
    <w:rsid w:val="00DA022A"/>
    <w:rsid w:val="00DA0827"/>
    <w:rsid w:val="00DA2A25"/>
    <w:rsid w:val="00DA305E"/>
    <w:rsid w:val="00DA3759"/>
    <w:rsid w:val="00DA5007"/>
    <w:rsid w:val="00DA5417"/>
    <w:rsid w:val="00DA56E8"/>
    <w:rsid w:val="00DB0A9F"/>
    <w:rsid w:val="00DB1E66"/>
    <w:rsid w:val="00DB2889"/>
    <w:rsid w:val="00DB2B2D"/>
    <w:rsid w:val="00DB377D"/>
    <w:rsid w:val="00DC01FD"/>
    <w:rsid w:val="00DC0D37"/>
    <w:rsid w:val="00DC17CA"/>
    <w:rsid w:val="00DC1EB9"/>
    <w:rsid w:val="00DC28F4"/>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2EF4"/>
    <w:rsid w:val="00DF37A0"/>
    <w:rsid w:val="00DF4718"/>
    <w:rsid w:val="00DF475E"/>
    <w:rsid w:val="00DF538E"/>
    <w:rsid w:val="00E07FCC"/>
    <w:rsid w:val="00E110E7"/>
    <w:rsid w:val="00E1142D"/>
    <w:rsid w:val="00E11B20"/>
    <w:rsid w:val="00E130B1"/>
    <w:rsid w:val="00E13151"/>
    <w:rsid w:val="00E1451F"/>
    <w:rsid w:val="00E17F6E"/>
    <w:rsid w:val="00E17FA2"/>
    <w:rsid w:val="00E22330"/>
    <w:rsid w:val="00E26F77"/>
    <w:rsid w:val="00E2780A"/>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0E29"/>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994"/>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67A9"/>
    <w:rsid w:val="00E773AC"/>
    <w:rsid w:val="00E77D90"/>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094C"/>
    <w:rsid w:val="00EA1D9D"/>
    <w:rsid w:val="00EA2B0A"/>
    <w:rsid w:val="00EA3509"/>
    <w:rsid w:val="00EA7A41"/>
    <w:rsid w:val="00EB077B"/>
    <w:rsid w:val="00EB1264"/>
    <w:rsid w:val="00EB4027"/>
    <w:rsid w:val="00EB4564"/>
    <w:rsid w:val="00EB45A4"/>
    <w:rsid w:val="00EB4EA2"/>
    <w:rsid w:val="00EB5EB4"/>
    <w:rsid w:val="00EB6690"/>
    <w:rsid w:val="00EB7897"/>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1F90"/>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43EC"/>
    <w:rsid w:val="00F454EE"/>
    <w:rsid w:val="00F4766C"/>
    <w:rsid w:val="00F507D1"/>
    <w:rsid w:val="00F519CE"/>
    <w:rsid w:val="00F51ADA"/>
    <w:rsid w:val="00F52A16"/>
    <w:rsid w:val="00F55B20"/>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3BDF"/>
    <w:rsid w:val="00F8456C"/>
    <w:rsid w:val="00F85701"/>
    <w:rsid w:val="00F859D8"/>
    <w:rsid w:val="00F868F5"/>
    <w:rsid w:val="00F87AF8"/>
    <w:rsid w:val="00F87EA5"/>
    <w:rsid w:val="00F9056A"/>
    <w:rsid w:val="00F90F8D"/>
    <w:rsid w:val="00F92488"/>
    <w:rsid w:val="00F92782"/>
    <w:rsid w:val="00F92878"/>
    <w:rsid w:val="00F92917"/>
    <w:rsid w:val="00F93AA9"/>
    <w:rsid w:val="00F9437D"/>
    <w:rsid w:val="00F95419"/>
    <w:rsid w:val="00F96985"/>
    <w:rsid w:val="00F97838"/>
    <w:rsid w:val="00FA2BB3"/>
    <w:rsid w:val="00FA45A3"/>
    <w:rsid w:val="00FB3043"/>
    <w:rsid w:val="00FB341B"/>
    <w:rsid w:val="00FB4C80"/>
    <w:rsid w:val="00FB5528"/>
    <w:rsid w:val="00FB6966"/>
    <w:rsid w:val="00FB6A6A"/>
    <w:rsid w:val="00FB773C"/>
    <w:rsid w:val="00FC4AD0"/>
    <w:rsid w:val="00FC53CA"/>
    <w:rsid w:val="00FC6653"/>
    <w:rsid w:val="00FC6897"/>
    <w:rsid w:val="00FC7429"/>
    <w:rsid w:val="00FC798B"/>
    <w:rsid w:val="00FD07F6"/>
    <w:rsid w:val="00FD1EC8"/>
    <w:rsid w:val="00FD2D5C"/>
    <w:rsid w:val="00FD3C3E"/>
    <w:rsid w:val="00FD3FB3"/>
    <w:rsid w:val="00FD47ED"/>
    <w:rsid w:val="00FD5AE4"/>
    <w:rsid w:val="00FD74DB"/>
    <w:rsid w:val="00FD7660"/>
    <w:rsid w:val="00FD7B23"/>
    <w:rsid w:val="00FE0655"/>
    <w:rsid w:val="00FE211F"/>
    <w:rsid w:val="00FE2365"/>
    <w:rsid w:val="00FE4566"/>
    <w:rsid w:val="00FE4C7B"/>
    <w:rsid w:val="00FE6572"/>
    <w:rsid w:val="00FE7336"/>
    <w:rsid w:val="00FE787C"/>
    <w:rsid w:val="00FF11CF"/>
    <w:rsid w:val="00FF2021"/>
    <w:rsid w:val="00FF2E06"/>
    <w:rsid w:val="00FF335B"/>
    <w:rsid w:val="00FF45A5"/>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table" w:styleId="TableGrid">
    <w:name w:val="Table Grid"/>
    <w:basedOn w:val="TableNormal"/>
    <w:rsid w:val="00613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186315"/>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308093944">
      <w:bodyDiv w:val="1"/>
      <w:marLeft w:val="0"/>
      <w:marRight w:val="0"/>
      <w:marTop w:val="0"/>
      <w:marBottom w:val="0"/>
      <w:divBdr>
        <w:top w:val="none" w:sz="0" w:space="0" w:color="auto"/>
        <w:left w:val="none" w:sz="0" w:space="0" w:color="auto"/>
        <w:bottom w:val="none" w:sz="0" w:space="0" w:color="auto"/>
        <w:right w:val="none" w:sz="0" w:space="0" w:color="auto"/>
      </w:divBdr>
    </w:div>
    <w:div w:id="454720063">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560601375">
      <w:bodyDiv w:val="1"/>
      <w:marLeft w:val="0"/>
      <w:marRight w:val="0"/>
      <w:marTop w:val="0"/>
      <w:marBottom w:val="0"/>
      <w:divBdr>
        <w:top w:val="none" w:sz="0" w:space="0" w:color="auto"/>
        <w:left w:val="none" w:sz="0" w:space="0" w:color="auto"/>
        <w:bottom w:val="none" w:sz="0" w:space="0" w:color="auto"/>
        <w:right w:val="none" w:sz="0" w:space="0" w:color="auto"/>
      </w:divBdr>
    </w:div>
    <w:div w:id="585386970">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01533938">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028719644">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367754291">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7333558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695688147">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5NUHHDQN7SK2-1476151046-47398</_dlc_DocId>
    <_dlc_DocIdUrl xmlns="f166a696-7b5b-4ccd-9f0c-ffde0cceec81">
      <Url>https://ericsson.sharepoint.com/sites/star/_layouts/15/DocIdRedir.aspx?ID=5NUHHDQN7SK2-1476151046-47398</Url>
      <Description>5NUHHDQN7SK2-1476151046-47398</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62B20B09-8963-43B0-88AA-AF2EDACDA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640070-44F8-483F-9789-D2C46089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206</TotalTime>
  <Pages>6</Pages>
  <Words>2026</Words>
  <Characters>12481</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Patrik Rugeland</cp:lastModifiedBy>
  <cp:revision>140</cp:revision>
  <cp:lastPrinted>2008-01-31T06:09:00Z</cp:lastPrinted>
  <dcterms:created xsi:type="dcterms:W3CDTF">2019-03-26T18:24:00Z</dcterms:created>
  <dcterms:modified xsi:type="dcterms:W3CDTF">2019-05-01T18:50:00Z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c13c20ed-e2b1-49bc-bf1b-c8405a539b66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9216">
    <vt:lpwstr>246</vt:lpwstr>
  </property>
  <property fmtid="{D5CDD505-2E9C-101B-9397-08002B2CF9AE}" pid="29" name="AuthorIds_UIVersion_9728">
    <vt:lpwstr>246</vt:lpwstr>
  </property>
  <property fmtid="{D5CDD505-2E9C-101B-9397-08002B2CF9AE}" pid="30" name="AuthorIds_UIVersion_10752">
    <vt:lpwstr>246</vt:lpwstr>
  </property>
  <property fmtid="{D5CDD505-2E9C-101B-9397-08002B2CF9AE}" pid="31" name="AuthorIds_UIVersion_11264">
    <vt:lpwstr>246</vt:lpwstr>
  </property>
  <property fmtid="{D5CDD505-2E9C-101B-9397-08002B2CF9AE}" pid="32" name="AuthorIds_UIVersion_11776">
    <vt:lpwstr>246</vt:lpwstr>
  </property>
  <property fmtid="{D5CDD505-2E9C-101B-9397-08002B2CF9AE}" pid="33" name="AuthorIds_UIVersion_13312">
    <vt:lpwstr>357</vt:lpwstr>
  </property>
  <property fmtid="{D5CDD505-2E9C-101B-9397-08002B2CF9AE}" pid="34" name="AuthorIds_UIVersion_13824">
    <vt:lpwstr>246</vt:lpwstr>
  </property>
  <property fmtid="{D5CDD505-2E9C-101B-9397-08002B2CF9AE}" pid="35" name="AuthorIds_UIVersion_14848">
    <vt:lpwstr>40</vt:lpwstr>
  </property>
  <property fmtid="{D5CDD505-2E9C-101B-9397-08002B2CF9AE}" pid="36" name="AuthorIds_UIVersion_15360">
    <vt:lpwstr>188</vt:lpwstr>
  </property>
  <property fmtid="{D5CDD505-2E9C-101B-9397-08002B2CF9AE}" pid="37" name="AuthorIds_UIVersion_15872">
    <vt:lpwstr>40</vt:lpwstr>
  </property>
  <property fmtid="{D5CDD505-2E9C-101B-9397-08002B2CF9AE}" pid="38" name="AuthorIds_UIVersion_1536">
    <vt:lpwstr>40</vt:lpwstr>
  </property>
  <property fmtid="{D5CDD505-2E9C-101B-9397-08002B2CF9AE}" pid="39" name="AuthorIds_UIVersion_2048">
    <vt:lpwstr>40</vt:lpwstr>
  </property>
</Properties>
</file>